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EAA" w:rsidRDefault="00A07EAA" w:rsidP="00EA24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07EAA" w:rsidRDefault="00A07EAA" w:rsidP="00EA24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A248B">
        <w:rPr>
          <w:rFonts w:ascii="Times New Roman" w:hAnsi="Times New Roman"/>
          <w:sz w:val="28"/>
          <w:szCs w:val="28"/>
        </w:rPr>
        <w:t>Сведения</w:t>
      </w:r>
    </w:p>
    <w:p w:rsidR="00A07EAA" w:rsidRDefault="00A07EAA" w:rsidP="00EA24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доходах, об имуществе и обязательствах имущественного характера федеральных государственных служащих  Федеральной службы исполнения наказаний, а также их супругов и несовершеннолетних детей </w:t>
      </w:r>
    </w:p>
    <w:p w:rsidR="00A07EAA" w:rsidRDefault="00A07EAA" w:rsidP="00EA24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период с 01 января 2009 г. по 31 декабря 2009 г.</w:t>
      </w:r>
    </w:p>
    <w:p w:rsidR="00A07EAA" w:rsidRDefault="00A07EAA" w:rsidP="00EA24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136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27"/>
        <w:gridCol w:w="1980"/>
        <w:gridCol w:w="1260"/>
        <w:gridCol w:w="1980"/>
        <w:gridCol w:w="1440"/>
        <w:gridCol w:w="1440"/>
        <w:gridCol w:w="1440"/>
      </w:tblGrid>
      <w:tr w:rsidR="00A07EAA" w:rsidRPr="00F45FB4" w:rsidTr="008C1986">
        <w:trPr>
          <w:trHeight w:val="1220"/>
        </w:trPr>
        <w:tc>
          <w:tcPr>
            <w:tcW w:w="1827" w:type="dxa"/>
            <w:vMerge w:val="restart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5FB4">
              <w:rPr>
                <w:rFonts w:ascii="Times New Roman" w:hAnsi="Times New Roman"/>
                <w:sz w:val="28"/>
                <w:szCs w:val="28"/>
              </w:rPr>
              <w:t xml:space="preserve">Фамилия, имя, отчество </w:t>
            </w:r>
          </w:p>
        </w:tc>
        <w:tc>
          <w:tcPr>
            <w:tcW w:w="1980" w:type="dxa"/>
            <w:vMerge w:val="restart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5FB4">
              <w:rPr>
                <w:rFonts w:ascii="Times New Roman" w:hAnsi="Times New Roman"/>
                <w:sz w:val="28"/>
                <w:szCs w:val="28"/>
              </w:rPr>
              <w:t xml:space="preserve">Должность </w:t>
            </w:r>
          </w:p>
        </w:tc>
        <w:tc>
          <w:tcPr>
            <w:tcW w:w="1260" w:type="dxa"/>
            <w:vMerge w:val="restart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5FB4">
              <w:rPr>
                <w:rFonts w:ascii="Times New Roman" w:hAnsi="Times New Roman"/>
                <w:sz w:val="28"/>
                <w:szCs w:val="28"/>
              </w:rPr>
              <w:t>Общая сумма декларированного дохода за 2009 год (руб.)</w:t>
            </w:r>
          </w:p>
        </w:tc>
        <w:tc>
          <w:tcPr>
            <w:tcW w:w="4860" w:type="dxa"/>
            <w:gridSpan w:val="3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5FB4">
              <w:rPr>
                <w:rFonts w:ascii="Times New Roman" w:hAnsi="Times New Roman"/>
                <w:sz w:val="28"/>
                <w:szCs w:val="28"/>
              </w:rPr>
              <w:t xml:space="preserve">Перечень объектов недвижимого имущества, принадлежащего на праве собственности или находящегося в пользовании </w:t>
            </w:r>
          </w:p>
        </w:tc>
        <w:tc>
          <w:tcPr>
            <w:tcW w:w="1440" w:type="dxa"/>
            <w:vMerge w:val="restart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5FB4">
              <w:rPr>
                <w:rFonts w:ascii="Times New Roman" w:hAnsi="Times New Roman"/>
                <w:sz w:val="28"/>
                <w:szCs w:val="28"/>
              </w:rPr>
              <w:t>Перечень транспортных средств, принадлежащих на праве собственности (вид, марка)</w:t>
            </w:r>
          </w:p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7EAA" w:rsidRPr="00F45FB4" w:rsidTr="008C1986">
        <w:trPr>
          <w:cantSplit/>
          <w:trHeight w:val="1375"/>
        </w:trPr>
        <w:tc>
          <w:tcPr>
            <w:tcW w:w="1827" w:type="dxa"/>
            <w:vMerge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vMerge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vMerge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5FB4">
              <w:rPr>
                <w:rFonts w:ascii="Times New Roman" w:hAnsi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45FB4">
              <w:rPr>
                <w:rFonts w:ascii="Times New Roman" w:hAnsi="Times New Roman"/>
                <w:sz w:val="28"/>
                <w:szCs w:val="28"/>
              </w:rPr>
              <w:t>Площа</w:t>
            </w:r>
            <w:r w:rsidRPr="00F45FB4">
              <w:t xml:space="preserve">дь </w:t>
            </w:r>
            <w:r w:rsidRPr="00F45FB4">
              <w:rPr>
                <w:rFonts w:ascii="Times New Roman" w:hAnsi="Times New Roman"/>
                <w:sz w:val="28"/>
                <w:szCs w:val="28"/>
              </w:rPr>
              <w:t>(кв.м.)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before="24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FB4">
              <w:rPr>
                <w:rFonts w:ascii="Times New Roman" w:hAnsi="Times New Roman"/>
                <w:sz w:val="28"/>
                <w:szCs w:val="28"/>
              </w:rPr>
              <w:t xml:space="preserve">Страна расположения         </w:t>
            </w:r>
          </w:p>
        </w:tc>
        <w:tc>
          <w:tcPr>
            <w:tcW w:w="1440" w:type="dxa"/>
            <w:vMerge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7EAA" w:rsidRPr="00F45FB4" w:rsidTr="008C1986">
        <w:trPr>
          <w:cantSplit/>
          <w:trHeight w:val="860"/>
        </w:trPr>
        <w:tc>
          <w:tcPr>
            <w:tcW w:w="11367" w:type="dxa"/>
            <w:gridSpan w:val="7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5FB4">
              <w:rPr>
                <w:rFonts w:ascii="Times New Roman" w:hAnsi="Times New Roman"/>
                <w:sz w:val="28"/>
                <w:szCs w:val="28"/>
              </w:rPr>
              <w:t>Федеральное казенное учреждение «Исправительная колония №5 Управления Федеральной службы исполнения наказаний по Волгоградской области»</w:t>
            </w: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Авакян Никогос Саркисович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 xml:space="preserve">Начальник  колонии ФБУ ИК-5 УФСИН России по Волгоградской области </w:t>
            </w: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Квартира (собственность 1/5 доля)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Венгловская Галина Сигизмундовна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 xml:space="preserve">Начальник отдела </w:t>
            </w: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345791,05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Земельный участок (собственность)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Жилой дом (собственность 99,9%)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62,1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182717,93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Земельный участок (собственность)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Легковой автомобиль  (форд фьюжен)</w:t>
            </w: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Жилой дом (собственность)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Жилой дом (собственность 0,01%)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62,1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Гойко Виктор Викторович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 xml:space="preserve">Старший оперуполномоченный </w:t>
            </w: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242477,42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Земельный участок (собственность, 1/4 доли)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277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Легковой автомобиль (ВАЗ 21120)</w:t>
            </w: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Жилой дом (собственность, 1/4 доли)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50,4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220972,53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Земельный участок (собственность, 1/4 доли)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277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Жилой дом (собственность, 1/4 доли)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50,4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Земельный участок (собственность, 1/4 доли)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277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Жилой дом (собственность, 1/4 доли)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50,4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Земельный участок (собственность, 1/4 доли)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277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Жилой дом (собственность, 1/4 доли)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50,4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Герасименко Александр Александрович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 xml:space="preserve">Начальник отряда </w:t>
            </w: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233159,18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60000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Квартира (собственность 1/3 доли)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Дзема Виктор Иосифович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отдела </w:t>
            </w: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293720,00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Квартира (собственность, 1/2 доли)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Легковой автомобиль (Москвич 21412)</w:t>
            </w:r>
          </w:p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Прицеп</w:t>
            </w: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90399,00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Квартира (собственность, 1/2 доли)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Елфимов Анатолий Николаевич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отдела </w:t>
            </w: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308786,84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Квартира (собственность, 1/2 доли)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46,6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Легковой автомобиль (ВАЗ-21099)</w:t>
            </w: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179565,74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Квартира (собственность, 1/2 доли)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46,6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Квартира (собственность, 1/3  доли)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30,9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Квартира (собственность, 2/3 доли)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30,9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Жуйков Эдуард Витольдович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колонии </w:t>
            </w: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445238,32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Гараж (собственность)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22,1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Автомобиль иностранного производства (киа спектра)</w:t>
            </w:r>
          </w:p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Легковой  автомобиль (Москвич 2141)</w:t>
            </w: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226935,61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46,8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Зябина Наталья Павловна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 xml:space="preserve">Заместитель главного бухгалтера </w:t>
            </w: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293675,22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Корсуков Виталий Владимирович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колонии </w:t>
            </w: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428048,82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Жилой дом (собственность 1/2 доли)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45,3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Легковой автомобиль (ВАЗ -21074)</w:t>
            </w: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Квартира (собственность, 1/3 доли)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66000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Косяк Сергей Васильевич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 xml:space="preserve">Главный инженер </w:t>
            </w: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376839,48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Земельный участок (собственность)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359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Легковой автомобиль (тагер)</w:t>
            </w: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Жилой дом (собственность)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69,6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19284,24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Клычев Александр Николаевич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 xml:space="preserve">Помощник дежурного </w:t>
            </w: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229652,07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80105,00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Карпушов Алексей Петрович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 xml:space="preserve">Начальник объединенной пожарной части </w:t>
            </w: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340660,17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Квартира (собственность, 1/2 доли)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80,4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Легковой автомобиль (ВАЗ-21043)</w:t>
            </w:r>
          </w:p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Легковой автомобиль (ВАЗ 21111)</w:t>
            </w:r>
          </w:p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Автоприцеп легковой</w:t>
            </w: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Дача (собственность)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Дача (собственность)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65000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Квартира (собственность, 1/2 доли)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80,4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Квартира (собственность, 1/4 доли)</w:t>
            </w:r>
          </w:p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Лобачев Владимир Николаевич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 xml:space="preserve">Помощник дежурного </w:t>
            </w: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224954,51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Комната гостиничного типа (собственность, 1/2 доли)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Комната гостиничного типа (собственность, 1/2 доли)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Лапин Евгений Васильевич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 xml:space="preserve">Начальник отдела </w:t>
            </w: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286474,92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Легковой автомобиль  (ВАЗ 21150)</w:t>
            </w: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173240,79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Левитина Татьяна</w:t>
            </w:r>
          </w:p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Владимировна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 xml:space="preserve">Начальник медицинской части </w:t>
            </w: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311332,79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Квартира (собственность, 1/2 доли)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63,8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349694,76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Квартира (собственность, 1/2 доли)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63,8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Легковой автомобиль  (тойота)</w:t>
            </w: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Гараж (собственность)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Маркграф Юрий Александрович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 xml:space="preserve">Оперативный дежурный </w:t>
            </w: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303935,71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Легковой автомобиль (ГАЗ-31029)</w:t>
            </w: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172812,65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Носенко Александр Николаевич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 xml:space="preserve">Начальник отдела </w:t>
            </w: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288031,12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Дом (собственность)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29,7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Квартира (собственность 1/2 доля)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Попов Дмитрий Владимирович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 xml:space="preserve">Оперуполномоченный </w:t>
            </w: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245255,07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Приходько Алена Федоровна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 xml:space="preserve">Начальник психологической лаборатории </w:t>
            </w: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368335,54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Легковой автомобиль (дэу матиз)</w:t>
            </w: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Полищук Сергей Сергеевич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объединенной пожарной части </w:t>
            </w: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271225,03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Земельный участок (собственность, 1/4 доли)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422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Автомобиль отечественного производства (Москвич 2141201)</w:t>
            </w: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Земельный участок (собственность)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423,4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Жилой дом (собственность, 1/4 доли)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Жилой дом (собственность)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Земельный участок (собственность, 14 доли)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422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Жилой дом (собственность, 1/4 доли)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Сажина Галина Сергеевна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 xml:space="preserve">Главный бухгалтер </w:t>
            </w: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457896,47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283974,76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Легковой автомобиль (киа рио)</w:t>
            </w: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Сажин Виталий Геннадьевич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 xml:space="preserve">Оперативный дежурный дежурной части </w:t>
            </w: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283974,76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Легковой автомобиль (киа рио)</w:t>
            </w: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457896,47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Сергиенко Александр Валерьевич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 xml:space="preserve">Старший инспектор </w:t>
            </w: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223470,76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Ульянов Сергей Владимирович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 xml:space="preserve">Начальник отдела </w:t>
            </w: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350528,00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Земельный пай (собственность)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16500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Легковой автомобиль (ВАЗ-21102)</w:t>
            </w: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Квартира (собственность, 1/4  доли)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61,3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41491,00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Квартира (собственность, 1/4  доли)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61,3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Гараж (собственность)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Квартира (собственность, 1/4 доли)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61,3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Фомин Александр Васильевич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Инспектор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265036,09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Легковой автомобиль (ВАЗ 21099, Газель)</w:t>
            </w: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Хазов Сергей Вячеславович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колонии </w:t>
            </w: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476820,92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Квартира (собственность, 1/2  доли)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Легковой автомобиль (форд фокус)</w:t>
            </w: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46,1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Гараж (собственность)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132010,70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Квартира (собственность 1/2  доли)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Черенков Юрий Николаевич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 xml:space="preserve">Оперативный дежурный </w:t>
            </w: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293390,38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Легковой автомобиль (ВАЗ-21102)</w:t>
            </w: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Четвертнов Александр Александрович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 xml:space="preserve">Начальник помещения, функционарующего в режиме следственного изолятора </w:t>
            </w: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292977,79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Комната в общежитии (собственность)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18,2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Легковой автомобиль (шкода октавия)</w:t>
            </w: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160635,96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Гараж (собственность)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AA" w:rsidRPr="00F45FB4" w:rsidTr="008C1986">
        <w:trPr>
          <w:trHeight w:val="838"/>
        </w:trPr>
        <w:tc>
          <w:tcPr>
            <w:tcW w:w="1827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B4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07EAA" w:rsidRPr="00F45FB4" w:rsidRDefault="00A07EAA" w:rsidP="00F45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07EAA" w:rsidRPr="00E364CD" w:rsidRDefault="00A07EAA" w:rsidP="0077186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A07EAA" w:rsidRPr="00E364CD" w:rsidSect="008C1986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A90A63"/>
    <w:multiLevelType w:val="hybridMultilevel"/>
    <w:tmpl w:val="4F1A260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248B"/>
    <w:rsid w:val="00000B44"/>
    <w:rsid w:val="00000F3F"/>
    <w:rsid w:val="000013A8"/>
    <w:rsid w:val="000018DA"/>
    <w:rsid w:val="000020AE"/>
    <w:rsid w:val="000025FE"/>
    <w:rsid w:val="00002874"/>
    <w:rsid w:val="000028A6"/>
    <w:rsid w:val="000034E7"/>
    <w:rsid w:val="00004407"/>
    <w:rsid w:val="0000542D"/>
    <w:rsid w:val="0000568C"/>
    <w:rsid w:val="0000597B"/>
    <w:rsid w:val="00005BE4"/>
    <w:rsid w:val="000061C3"/>
    <w:rsid w:val="00006885"/>
    <w:rsid w:val="00006C2F"/>
    <w:rsid w:val="00007E00"/>
    <w:rsid w:val="00007F4B"/>
    <w:rsid w:val="00010266"/>
    <w:rsid w:val="00010398"/>
    <w:rsid w:val="000105FA"/>
    <w:rsid w:val="0001120E"/>
    <w:rsid w:val="00011371"/>
    <w:rsid w:val="0001141A"/>
    <w:rsid w:val="00011436"/>
    <w:rsid w:val="000116A3"/>
    <w:rsid w:val="00011B0C"/>
    <w:rsid w:val="00011BDD"/>
    <w:rsid w:val="00012108"/>
    <w:rsid w:val="0001291A"/>
    <w:rsid w:val="0001309E"/>
    <w:rsid w:val="0001326A"/>
    <w:rsid w:val="0001358C"/>
    <w:rsid w:val="00013C17"/>
    <w:rsid w:val="0001405D"/>
    <w:rsid w:val="0001408C"/>
    <w:rsid w:val="000157D0"/>
    <w:rsid w:val="00015AF8"/>
    <w:rsid w:val="00015FD1"/>
    <w:rsid w:val="000163D4"/>
    <w:rsid w:val="00016BC0"/>
    <w:rsid w:val="00016DEF"/>
    <w:rsid w:val="00017C7D"/>
    <w:rsid w:val="00017F78"/>
    <w:rsid w:val="00020186"/>
    <w:rsid w:val="0002062C"/>
    <w:rsid w:val="000206CE"/>
    <w:rsid w:val="00020B81"/>
    <w:rsid w:val="00020C10"/>
    <w:rsid w:val="00021F03"/>
    <w:rsid w:val="00021F87"/>
    <w:rsid w:val="00023BCE"/>
    <w:rsid w:val="00023C0C"/>
    <w:rsid w:val="000248F2"/>
    <w:rsid w:val="000253D1"/>
    <w:rsid w:val="000260B7"/>
    <w:rsid w:val="000269DF"/>
    <w:rsid w:val="00026A93"/>
    <w:rsid w:val="0002719C"/>
    <w:rsid w:val="000273B0"/>
    <w:rsid w:val="000273C4"/>
    <w:rsid w:val="00027603"/>
    <w:rsid w:val="0002779E"/>
    <w:rsid w:val="00027CFB"/>
    <w:rsid w:val="00027D21"/>
    <w:rsid w:val="00027F4C"/>
    <w:rsid w:val="000300B2"/>
    <w:rsid w:val="00030518"/>
    <w:rsid w:val="000305BA"/>
    <w:rsid w:val="00030CCD"/>
    <w:rsid w:val="000312C1"/>
    <w:rsid w:val="00031977"/>
    <w:rsid w:val="00032B5A"/>
    <w:rsid w:val="00033C34"/>
    <w:rsid w:val="00034262"/>
    <w:rsid w:val="00034837"/>
    <w:rsid w:val="00034DE5"/>
    <w:rsid w:val="000351EC"/>
    <w:rsid w:val="00035387"/>
    <w:rsid w:val="000353C6"/>
    <w:rsid w:val="00035702"/>
    <w:rsid w:val="000366B0"/>
    <w:rsid w:val="0003677C"/>
    <w:rsid w:val="00036AFF"/>
    <w:rsid w:val="00036F4F"/>
    <w:rsid w:val="000372A9"/>
    <w:rsid w:val="000375B8"/>
    <w:rsid w:val="000379A7"/>
    <w:rsid w:val="0004001B"/>
    <w:rsid w:val="000402FA"/>
    <w:rsid w:val="0004070C"/>
    <w:rsid w:val="00040B5F"/>
    <w:rsid w:val="00040EAA"/>
    <w:rsid w:val="00040F04"/>
    <w:rsid w:val="00040F28"/>
    <w:rsid w:val="000412D1"/>
    <w:rsid w:val="000421B3"/>
    <w:rsid w:val="00042E75"/>
    <w:rsid w:val="0004428E"/>
    <w:rsid w:val="00044A44"/>
    <w:rsid w:val="00044FA7"/>
    <w:rsid w:val="0004503C"/>
    <w:rsid w:val="0004572D"/>
    <w:rsid w:val="00045C92"/>
    <w:rsid w:val="00046A4E"/>
    <w:rsid w:val="000473A6"/>
    <w:rsid w:val="000474DB"/>
    <w:rsid w:val="000503A0"/>
    <w:rsid w:val="00050B42"/>
    <w:rsid w:val="0005116D"/>
    <w:rsid w:val="00051D1A"/>
    <w:rsid w:val="00051EBF"/>
    <w:rsid w:val="00051F6E"/>
    <w:rsid w:val="0005230E"/>
    <w:rsid w:val="00052737"/>
    <w:rsid w:val="0005294B"/>
    <w:rsid w:val="00052F0B"/>
    <w:rsid w:val="00053097"/>
    <w:rsid w:val="00053198"/>
    <w:rsid w:val="0005334A"/>
    <w:rsid w:val="000535ED"/>
    <w:rsid w:val="00053F84"/>
    <w:rsid w:val="000541EB"/>
    <w:rsid w:val="00054A93"/>
    <w:rsid w:val="00054C3D"/>
    <w:rsid w:val="00054EC8"/>
    <w:rsid w:val="00054F65"/>
    <w:rsid w:val="00055633"/>
    <w:rsid w:val="00056DA5"/>
    <w:rsid w:val="000571EE"/>
    <w:rsid w:val="00057556"/>
    <w:rsid w:val="000602A3"/>
    <w:rsid w:val="000616AB"/>
    <w:rsid w:val="00061A7F"/>
    <w:rsid w:val="00061ADC"/>
    <w:rsid w:val="00061C0A"/>
    <w:rsid w:val="000623BD"/>
    <w:rsid w:val="00062CB3"/>
    <w:rsid w:val="00062FF2"/>
    <w:rsid w:val="00063C70"/>
    <w:rsid w:val="000641B7"/>
    <w:rsid w:val="00064294"/>
    <w:rsid w:val="0006456A"/>
    <w:rsid w:val="000648CB"/>
    <w:rsid w:val="00064C26"/>
    <w:rsid w:val="0006518B"/>
    <w:rsid w:val="0006545E"/>
    <w:rsid w:val="00065EF1"/>
    <w:rsid w:val="00066D09"/>
    <w:rsid w:val="00066EDB"/>
    <w:rsid w:val="000670A4"/>
    <w:rsid w:val="00067437"/>
    <w:rsid w:val="000675B7"/>
    <w:rsid w:val="00067621"/>
    <w:rsid w:val="000679FF"/>
    <w:rsid w:val="00070222"/>
    <w:rsid w:val="00070A21"/>
    <w:rsid w:val="00070B55"/>
    <w:rsid w:val="00070D37"/>
    <w:rsid w:val="00070FBE"/>
    <w:rsid w:val="00071698"/>
    <w:rsid w:val="000718E6"/>
    <w:rsid w:val="0007213A"/>
    <w:rsid w:val="00072282"/>
    <w:rsid w:val="00072376"/>
    <w:rsid w:val="00072E42"/>
    <w:rsid w:val="0007325D"/>
    <w:rsid w:val="0007326F"/>
    <w:rsid w:val="000734CD"/>
    <w:rsid w:val="00073C9D"/>
    <w:rsid w:val="0007445B"/>
    <w:rsid w:val="00074F0C"/>
    <w:rsid w:val="00074FD3"/>
    <w:rsid w:val="00074FD4"/>
    <w:rsid w:val="000754D3"/>
    <w:rsid w:val="00075657"/>
    <w:rsid w:val="00075738"/>
    <w:rsid w:val="00075AC8"/>
    <w:rsid w:val="00075F26"/>
    <w:rsid w:val="00075FE8"/>
    <w:rsid w:val="0007605D"/>
    <w:rsid w:val="000761A8"/>
    <w:rsid w:val="000761B1"/>
    <w:rsid w:val="00076241"/>
    <w:rsid w:val="0007695F"/>
    <w:rsid w:val="00076986"/>
    <w:rsid w:val="00076B0B"/>
    <w:rsid w:val="000770C3"/>
    <w:rsid w:val="000776E2"/>
    <w:rsid w:val="000777E8"/>
    <w:rsid w:val="0008111E"/>
    <w:rsid w:val="0008192E"/>
    <w:rsid w:val="00081A14"/>
    <w:rsid w:val="00081D4B"/>
    <w:rsid w:val="0008273E"/>
    <w:rsid w:val="00082C85"/>
    <w:rsid w:val="00082D07"/>
    <w:rsid w:val="00083601"/>
    <w:rsid w:val="00083644"/>
    <w:rsid w:val="00083789"/>
    <w:rsid w:val="00083901"/>
    <w:rsid w:val="00083A24"/>
    <w:rsid w:val="00083ADB"/>
    <w:rsid w:val="00083B81"/>
    <w:rsid w:val="000847AA"/>
    <w:rsid w:val="00084BCD"/>
    <w:rsid w:val="00084E4C"/>
    <w:rsid w:val="00084F6E"/>
    <w:rsid w:val="00084F90"/>
    <w:rsid w:val="00085078"/>
    <w:rsid w:val="000853FC"/>
    <w:rsid w:val="00085CEF"/>
    <w:rsid w:val="00085D63"/>
    <w:rsid w:val="000862F3"/>
    <w:rsid w:val="0008641F"/>
    <w:rsid w:val="000868CF"/>
    <w:rsid w:val="00086AD9"/>
    <w:rsid w:val="00086EA5"/>
    <w:rsid w:val="00087375"/>
    <w:rsid w:val="00087E8E"/>
    <w:rsid w:val="000901B0"/>
    <w:rsid w:val="00090336"/>
    <w:rsid w:val="00090804"/>
    <w:rsid w:val="00091202"/>
    <w:rsid w:val="00091AEA"/>
    <w:rsid w:val="00091CEB"/>
    <w:rsid w:val="00091EF2"/>
    <w:rsid w:val="000934FC"/>
    <w:rsid w:val="0009405E"/>
    <w:rsid w:val="000948B2"/>
    <w:rsid w:val="00094AB0"/>
    <w:rsid w:val="00094FA3"/>
    <w:rsid w:val="0009509E"/>
    <w:rsid w:val="00095556"/>
    <w:rsid w:val="00095882"/>
    <w:rsid w:val="00095CC8"/>
    <w:rsid w:val="00095FB6"/>
    <w:rsid w:val="000964C5"/>
    <w:rsid w:val="000965EA"/>
    <w:rsid w:val="00096B4B"/>
    <w:rsid w:val="00097101"/>
    <w:rsid w:val="00097557"/>
    <w:rsid w:val="00097E61"/>
    <w:rsid w:val="00097EB1"/>
    <w:rsid w:val="000A01DB"/>
    <w:rsid w:val="000A069A"/>
    <w:rsid w:val="000A0B2A"/>
    <w:rsid w:val="000A0EB0"/>
    <w:rsid w:val="000A0EEF"/>
    <w:rsid w:val="000A14A4"/>
    <w:rsid w:val="000A1A4D"/>
    <w:rsid w:val="000A1BEB"/>
    <w:rsid w:val="000A1F54"/>
    <w:rsid w:val="000A2077"/>
    <w:rsid w:val="000A275E"/>
    <w:rsid w:val="000A28E9"/>
    <w:rsid w:val="000A3001"/>
    <w:rsid w:val="000A399A"/>
    <w:rsid w:val="000A3D1C"/>
    <w:rsid w:val="000A3F59"/>
    <w:rsid w:val="000A3FDB"/>
    <w:rsid w:val="000A51AC"/>
    <w:rsid w:val="000A5694"/>
    <w:rsid w:val="000A574C"/>
    <w:rsid w:val="000A5770"/>
    <w:rsid w:val="000A5A36"/>
    <w:rsid w:val="000A5AB4"/>
    <w:rsid w:val="000A5D61"/>
    <w:rsid w:val="000A6575"/>
    <w:rsid w:val="000A67AF"/>
    <w:rsid w:val="000A67FF"/>
    <w:rsid w:val="000A687A"/>
    <w:rsid w:val="000A7969"/>
    <w:rsid w:val="000A7A7A"/>
    <w:rsid w:val="000A7E5C"/>
    <w:rsid w:val="000B05BB"/>
    <w:rsid w:val="000B1882"/>
    <w:rsid w:val="000B21DD"/>
    <w:rsid w:val="000B2211"/>
    <w:rsid w:val="000B2250"/>
    <w:rsid w:val="000B24E8"/>
    <w:rsid w:val="000B2539"/>
    <w:rsid w:val="000B2B7B"/>
    <w:rsid w:val="000B3160"/>
    <w:rsid w:val="000B3F88"/>
    <w:rsid w:val="000B422E"/>
    <w:rsid w:val="000B4262"/>
    <w:rsid w:val="000B4883"/>
    <w:rsid w:val="000B5015"/>
    <w:rsid w:val="000B59AD"/>
    <w:rsid w:val="000B5BAD"/>
    <w:rsid w:val="000B651A"/>
    <w:rsid w:val="000B6CBC"/>
    <w:rsid w:val="000B6D23"/>
    <w:rsid w:val="000B7088"/>
    <w:rsid w:val="000B7372"/>
    <w:rsid w:val="000B7CA4"/>
    <w:rsid w:val="000C07BD"/>
    <w:rsid w:val="000C0A6A"/>
    <w:rsid w:val="000C0D76"/>
    <w:rsid w:val="000C142C"/>
    <w:rsid w:val="000C196A"/>
    <w:rsid w:val="000C1C4C"/>
    <w:rsid w:val="000C1C5F"/>
    <w:rsid w:val="000C1C92"/>
    <w:rsid w:val="000C1E2F"/>
    <w:rsid w:val="000C2160"/>
    <w:rsid w:val="000C231E"/>
    <w:rsid w:val="000C33D0"/>
    <w:rsid w:val="000C3460"/>
    <w:rsid w:val="000C43B4"/>
    <w:rsid w:val="000C4F35"/>
    <w:rsid w:val="000C5452"/>
    <w:rsid w:val="000C5AD8"/>
    <w:rsid w:val="000C5CE1"/>
    <w:rsid w:val="000C5E80"/>
    <w:rsid w:val="000C69B1"/>
    <w:rsid w:val="000D007F"/>
    <w:rsid w:val="000D0C94"/>
    <w:rsid w:val="000D0D01"/>
    <w:rsid w:val="000D1515"/>
    <w:rsid w:val="000D1E30"/>
    <w:rsid w:val="000D2476"/>
    <w:rsid w:val="000D2D05"/>
    <w:rsid w:val="000D2EF8"/>
    <w:rsid w:val="000D31E9"/>
    <w:rsid w:val="000D3338"/>
    <w:rsid w:val="000D356D"/>
    <w:rsid w:val="000D359B"/>
    <w:rsid w:val="000D3672"/>
    <w:rsid w:val="000D3953"/>
    <w:rsid w:val="000D3C09"/>
    <w:rsid w:val="000D4172"/>
    <w:rsid w:val="000D439B"/>
    <w:rsid w:val="000D4AF3"/>
    <w:rsid w:val="000D4FEF"/>
    <w:rsid w:val="000D5CC1"/>
    <w:rsid w:val="000D6425"/>
    <w:rsid w:val="000D677C"/>
    <w:rsid w:val="000D7C28"/>
    <w:rsid w:val="000D7EE9"/>
    <w:rsid w:val="000E0464"/>
    <w:rsid w:val="000E0973"/>
    <w:rsid w:val="000E0FFC"/>
    <w:rsid w:val="000E10BC"/>
    <w:rsid w:val="000E13AB"/>
    <w:rsid w:val="000E1F45"/>
    <w:rsid w:val="000E2283"/>
    <w:rsid w:val="000E2511"/>
    <w:rsid w:val="000E2537"/>
    <w:rsid w:val="000E32A0"/>
    <w:rsid w:val="000E3475"/>
    <w:rsid w:val="000E3AB9"/>
    <w:rsid w:val="000E4189"/>
    <w:rsid w:val="000E4721"/>
    <w:rsid w:val="000E4F45"/>
    <w:rsid w:val="000E5021"/>
    <w:rsid w:val="000E5148"/>
    <w:rsid w:val="000E51A2"/>
    <w:rsid w:val="000E51F1"/>
    <w:rsid w:val="000E52F8"/>
    <w:rsid w:val="000E55E0"/>
    <w:rsid w:val="000E5F41"/>
    <w:rsid w:val="000E60C6"/>
    <w:rsid w:val="000E635A"/>
    <w:rsid w:val="000E63BC"/>
    <w:rsid w:val="000E6670"/>
    <w:rsid w:val="000E736E"/>
    <w:rsid w:val="000E7657"/>
    <w:rsid w:val="000E7B37"/>
    <w:rsid w:val="000F017A"/>
    <w:rsid w:val="000F041C"/>
    <w:rsid w:val="000F057F"/>
    <w:rsid w:val="000F07FB"/>
    <w:rsid w:val="000F17A9"/>
    <w:rsid w:val="000F2216"/>
    <w:rsid w:val="000F25AB"/>
    <w:rsid w:val="000F26A2"/>
    <w:rsid w:val="000F2FC1"/>
    <w:rsid w:val="000F3875"/>
    <w:rsid w:val="000F3A36"/>
    <w:rsid w:val="000F4322"/>
    <w:rsid w:val="000F44E2"/>
    <w:rsid w:val="000F4B59"/>
    <w:rsid w:val="000F4CC4"/>
    <w:rsid w:val="000F4FE0"/>
    <w:rsid w:val="000F5822"/>
    <w:rsid w:val="000F6006"/>
    <w:rsid w:val="000F61E8"/>
    <w:rsid w:val="000F63D9"/>
    <w:rsid w:val="000F65F4"/>
    <w:rsid w:val="000F66FA"/>
    <w:rsid w:val="000F7350"/>
    <w:rsid w:val="000F777A"/>
    <w:rsid w:val="000F7A09"/>
    <w:rsid w:val="000F7AEE"/>
    <w:rsid w:val="000F7D1B"/>
    <w:rsid w:val="00100016"/>
    <w:rsid w:val="00100026"/>
    <w:rsid w:val="00100A87"/>
    <w:rsid w:val="00101730"/>
    <w:rsid w:val="00101B7C"/>
    <w:rsid w:val="00101C0F"/>
    <w:rsid w:val="00101C58"/>
    <w:rsid w:val="001024E1"/>
    <w:rsid w:val="00102C48"/>
    <w:rsid w:val="00102F20"/>
    <w:rsid w:val="00103066"/>
    <w:rsid w:val="001035BD"/>
    <w:rsid w:val="0010389B"/>
    <w:rsid w:val="00103C66"/>
    <w:rsid w:val="00103F43"/>
    <w:rsid w:val="00104266"/>
    <w:rsid w:val="00104267"/>
    <w:rsid w:val="001049D2"/>
    <w:rsid w:val="00104A5B"/>
    <w:rsid w:val="00104C0F"/>
    <w:rsid w:val="00105271"/>
    <w:rsid w:val="001052B2"/>
    <w:rsid w:val="001052F2"/>
    <w:rsid w:val="00105926"/>
    <w:rsid w:val="00105C6B"/>
    <w:rsid w:val="0010618E"/>
    <w:rsid w:val="00106858"/>
    <w:rsid w:val="001068D9"/>
    <w:rsid w:val="00106ED9"/>
    <w:rsid w:val="0010735A"/>
    <w:rsid w:val="0010742D"/>
    <w:rsid w:val="001074BE"/>
    <w:rsid w:val="00107581"/>
    <w:rsid w:val="00107A84"/>
    <w:rsid w:val="00107DDE"/>
    <w:rsid w:val="001101A5"/>
    <w:rsid w:val="0011064C"/>
    <w:rsid w:val="00110AE9"/>
    <w:rsid w:val="00110FD1"/>
    <w:rsid w:val="0011130E"/>
    <w:rsid w:val="00111479"/>
    <w:rsid w:val="001116B0"/>
    <w:rsid w:val="00111937"/>
    <w:rsid w:val="0011200E"/>
    <w:rsid w:val="001120A3"/>
    <w:rsid w:val="0011240E"/>
    <w:rsid w:val="0011242B"/>
    <w:rsid w:val="0011274E"/>
    <w:rsid w:val="00112822"/>
    <w:rsid w:val="00112D9F"/>
    <w:rsid w:val="001136C7"/>
    <w:rsid w:val="00113818"/>
    <w:rsid w:val="00113865"/>
    <w:rsid w:val="001142C1"/>
    <w:rsid w:val="00114748"/>
    <w:rsid w:val="00114968"/>
    <w:rsid w:val="00114B83"/>
    <w:rsid w:val="0011547A"/>
    <w:rsid w:val="001156BC"/>
    <w:rsid w:val="00115732"/>
    <w:rsid w:val="00115B31"/>
    <w:rsid w:val="00115E91"/>
    <w:rsid w:val="0011642D"/>
    <w:rsid w:val="0011665C"/>
    <w:rsid w:val="00116D03"/>
    <w:rsid w:val="00117708"/>
    <w:rsid w:val="001178DD"/>
    <w:rsid w:val="00117B99"/>
    <w:rsid w:val="00120BE9"/>
    <w:rsid w:val="0012167B"/>
    <w:rsid w:val="0012243D"/>
    <w:rsid w:val="00122F71"/>
    <w:rsid w:val="00122FDE"/>
    <w:rsid w:val="00123927"/>
    <w:rsid w:val="00124471"/>
    <w:rsid w:val="00124C16"/>
    <w:rsid w:val="00124F36"/>
    <w:rsid w:val="00125C18"/>
    <w:rsid w:val="00127722"/>
    <w:rsid w:val="00127AAD"/>
    <w:rsid w:val="00127C42"/>
    <w:rsid w:val="0013007D"/>
    <w:rsid w:val="00130960"/>
    <w:rsid w:val="00130F23"/>
    <w:rsid w:val="001312BB"/>
    <w:rsid w:val="0013198C"/>
    <w:rsid w:val="001324C3"/>
    <w:rsid w:val="00132D40"/>
    <w:rsid w:val="001331FE"/>
    <w:rsid w:val="001333BC"/>
    <w:rsid w:val="00133458"/>
    <w:rsid w:val="0013368F"/>
    <w:rsid w:val="001341CE"/>
    <w:rsid w:val="001341FD"/>
    <w:rsid w:val="0013456F"/>
    <w:rsid w:val="00134B3C"/>
    <w:rsid w:val="00134CFD"/>
    <w:rsid w:val="0013525D"/>
    <w:rsid w:val="00135481"/>
    <w:rsid w:val="001355BB"/>
    <w:rsid w:val="001356C9"/>
    <w:rsid w:val="00135B37"/>
    <w:rsid w:val="00137148"/>
    <w:rsid w:val="001371BE"/>
    <w:rsid w:val="00140209"/>
    <w:rsid w:val="00140210"/>
    <w:rsid w:val="00141236"/>
    <w:rsid w:val="0014149B"/>
    <w:rsid w:val="00141778"/>
    <w:rsid w:val="001417A4"/>
    <w:rsid w:val="00141E93"/>
    <w:rsid w:val="00142308"/>
    <w:rsid w:val="00142AE2"/>
    <w:rsid w:val="00142FDA"/>
    <w:rsid w:val="00143350"/>
    <w:rsid w:val="00143406"/>
    <w:rsid w:val="00143900"/>
    <w:rsid w:val="001449DC"/>
    <w:rsid w:val="00144BB6"/>
    <w:rsid w:val="00144BCE"/>
    <w:rsid w:val="00144CDB"/>
    <w:rsid w:val="001456BF"/>
    <w:rsid w:val="00145B60"/>
    <w:rsid w:val="00145DF4"/>
    <w:rsid w:val="00146251"/>
    <w:rsid w:val="0014639E"/>
    <w:rsid w:val="0014642B"/>
    <w:rsid w:val="001467D3"/>
    <w:rsid w:val="00146930"/>
    <w:rsid w:val="00147466"/>
    <w:rsid w:val="00147912"/>
    <w:rsid w:val="00147CC6"/>
    <w:rsid w:val="00147D88"/>
    <w:rsid w:val="0015013F"/>
    <w:rsid w:val="0015019C"/>
    <w:rsid w:val="00150218"/>
    <w:rsid w:val="001507FC"/>
    <w:rsid w:val="00150BDB"/>
    <w:rsid w:val="00150E99"/>
    <w:rsid w:val="00151452"/>
    <w:rsid w:val="001519EA"/>
    <w:rsid w:val="00152672"/>
    <w:rsid w:val="00152909"/>
    <w:rsid w:val="0015315F"/>
    <w:rsid w:val="001546D4"/>
    <w:rsid w:val="00154A59"/>
    <w:rsid w:val="00154AE6"/>
    <w:rsid w:val="00154B90"/>
    <w:rsid w:val="001557ED"/>
    <w:rsid w:val="00155C81"/>
    <w:rsid w:val="00155DAF"/>
    <w:rsid w:val="001560AA"/>
    <w:rsid w:val="001561D2"/>
    <w:rsid w:val="001564B1"/>
    <w:rsid w:val="001564D8"/>
    <w:rsid w:val="001572EC"/>
    <w:rsid w:val="00157CC4"/>
    <w:rsid w:val="00160538"/>
    <w:rsid w:val="00160D54"/>
    <w:rsid w:val="00160E55"/>
    <w:rsid w:val="00160F68"/>
    <w:rsid w:val="001610A2"/>
    <w:rsid w:val="00161532"/>
    <w:rsid w:val="00161F91"/>
    <w:rsid w:val="00162C43"/>
    <w:rsid w:val="00163073"/>
    <w:rsid w:val="00163447"/>
    <w:rsid w:val="00164002"/>
    <w:rsid w:val="001648C7"/>
    <w:rsid w:val="00165178"/>
    <w:rsid w:val="0016535E"/>
    <w:rsid w:val="001653BD"/>
    <w:rsid w:val="0016570C"/>
    <w:rsid w:val="001658D9"/>
    <w:rsid w:val="00165BFC"/>
    <w:rsid w:val="00166858"/>
    <w:rsid w:val="001668A4"/>
    <w:rsid w:val="0016764B"/>
    <w:rsid w:val="00167B07"/>
    <w:rsid w:val="00167C39"/>
    <w:rsid w:val="00167F15"/>
    <w:rsid w:val="001702DD"/>
    <w:rsid w:val="0017107C"/>
    <w:rsid w:val="001711D8"/>
    <w:rsid w:val="00171481"/>
    <w:rsid w:val="00171A3F"/>
    <w:rsid w:val="001722DC"/>
    <w:rsid w:val="001723C8"/>
    <w:rsid w:val="001725F5"/>
    <w:rsid w:val="0017273B"/>
    <w:rsid w:val="00172980"/>
    <w:rsid w:val="00172D77"/>
    <w:rsid w:val="00173323"/>
    <w:rsid w:val="001735C8"/>
    <w:rsid w:val="00173B85"/>
    <w:rsid w:val="0017413D"/>
    <w:rsid w:val="001749D2"/>
    <w:rsid w:val="00174B2B"/>
    <w:rsid w:val="00174EEC"/>
    <w:rsid w:val="001752C8"/>
    <w:rsid w:val="0017539E"/>
    <w:rsid w:val="001757A5"/>
    <w:rsid w:val="00175839"/>
    <w:rsid w:val="00175F07"/>
    <w:rsid w:val="00176103"/>
    <w:rsid w:val="00176162"/>
    <w:rsid w:val="001762D8"/>
    <w:rsid w:val="00176301"/>
    <w:rsid w:val="0017690A"/>
    <w:rsid w:val="001770AA"/>
    <w:rsid w:val="0017785F"/>
    <w:rsid w:val="00180177"/>
    <w:rsid w:val="00180669"/>
    <w:rsid w:val="001806E4"/>
    <w:rsid w:val="001808AA"/>
    <w:rsid w:val="00180AEF"/>
    <w:rsid w:val="00180ECC"/>
    <w:rsid w:val="00180F51"/>
    <w:rsid w:val="00181B52"/>
    <w:rsid w:val="00181B5F"/>
    <w:rsid w:val="00182345"/>
    <w:rsid w:val="00182B82"/>
    <w:rsid w:val="00182CF4"/>
    <w:rsid w:val="0018334E"/>
    <w:rsid w:val="0018335B"/>
    <w:rsid w:val="0018395D"/>
    <w:rsid w:val="00183B58"/>
    <w:rsid w:val="00184D4A"/>
    <w:rsid w:val="00185143"/>
    <w:rsid w:val="00185314"/>
    <w:rsid w:val="00185409"/>
    <w:rsid w:val="0018591F"/>
    <w:rsid w:val="00185C6C"/>
    <w:rsid w:val="00185D78"/>
    <w:rsid w:val="001860D5"/>
    <w:rsid w:val="00186933"/>
    <w:rsid w:val="00186D27"/>
    <w:rsid w:val="001874EA"/>
    <w:rsid w:val="0019030C"/>
    <w:rsid w:val="00192804"/>
    <w:rsid w:val="00192E43"/>
    <w:rsid w:val="00193826"/>
    <w:rsid w:val="00193B2D"/>
    <w:rsid w:val="00193F59"/>
    <w:rsid w:val="001940D6"/>
    <w:rsid w:val="00194BF5"/>
    <w:rsid w:val="00195596"/>
    <w:rsid w:val="00195778"/>
    <w:rsid w:val="00195782"/>
    <w:rsid w:val="00195930"/>
    <w:rsid w:val="0019596E"/>
    <w:rsid w:val="00195B17"/>
    <w:rsid w:val="00195C83"/>
    <w:rsid w:val="001961F3"/>
    <w:rsid w:val="001979FA"/>
    <w:rsid w:val="001A00AB"/>
    <w:rsid w:val="001A0379"/>
    <w:rsid w:val="001A0518"/>
    <w:rsid w:val="001A0606"/>
    <w:rsid w:val="001A0967"/>
    <w:rsid w:val="001A103D"/>
    <w:rsid w:val="001A244C"/>
    <w:rsid w:val="001A2FB2"/>
    <w:rsid w:val="001A39AA"/>
    <w:rsid w:val="001A4655"/>
    <w:rsid w:val="001A476C"/>
    <w:rsid w:val="001A4BFE"/>
    <w:rsid w:val="001A4ED8"/>
    <w:rsid w:val="001A5320"/>
    <w:rsid w:val="001A5474"/>
    <w:rsid w:val="001A58B7"/>
    <w:rsid w:val="001A5C0C"/>
    <w:rsid w:val="001A607B"/>
    <w:rsid w:val="001A6334"/>
    <w:rsid w:val="001A662B"/>
    <w:rsid w:val="001A6672"/>
    <w:rsid w:val="001A6853"/>
    <w:rsid w:val="001A6A71"/>
    <w:rsid w:val="001A721F"/>
    <w:rsid w:val="001A73CE"/>
    <w:rsid w:val="001A795A"/>
    <w:rsid w:val="001A7E1B"/>
    <w:rsid w:val="001A7FE5"/>
    <w:rsid w:val="001B0000"/>
    <w:rsid w:val="001B0498"/>
    <w:rsid w:val="001B08AA"/>
    <w:rsid w:val="001B0A32"/>
    <w:rsid w:val="001B0F12"/>
    <w:rsid w:val="001B122C"/>
    <w:rsid w:val="001B2376"/>
    <w:rsid w:val="001B2E38"/>
    <w:rsid w:val="001B32C3"/>
    <w:rsid w:val="001B3764"/>
    <w:rsid w:val="001B379D"/>
    <w:rsid w:val="001B3A42"/>
    <w:rsid w:val="001B3AAC"/>
    <w:rsid w:val="001B4185"/>
    <w:rsid w:val="001B425C"/>
    <w:rsid w:val="001B4554"/>
    <w:rsid w:val="001B4B54"/>
    <w:rsid w:val="001B4E54"/>
    <w:rsid w:val="001B5066"/>
    <w:rsid w:val="001B5CBE"/>
    <w:rsid w:val="001B5D90"/>
    <w:rsid w:val="001B5FF5"/>
    <w:rsid w:val="001B603A"/>
    <w:rsid w:val="001B6351"/>
    <w:rsid w:val="001B6E7D"/>
    <w:rsid w:val="001B719B"/>
    <w:rsid w:val="001B7501"/>
    <w:rsid w:val="001B7A76"/>
    <w:rsid w:val="001B7F5C"/>
    <w:rsid w:val="001C002B"/>
    <w:rsid w:val="001C04E2"/>
    <w:rsid w:val="001C05DA"/>
    <w:rsid w:val="001C070A"/>
    <w:rsid w:val="001C0C4F"/>
    <w:rsid w:val="001C11F3"/>
    <w:rsid w:val="001C15D0"/>
    <w:rsid w:val="001C15F0"/>
    <w:rsid w:val="001C1A7C"/>
    <w:rsid w:val="001C251F"/>
    <w:rsid w:val="001C2580"/>
    <w:rsid w:val="001C25D7"/>
    <w:rsid w:val="001C28E4"/>
    <w:rsid w:val="001C2AD7"/>
    <w:rsid w:val="001C3051"/>
    <w:rsid w:val="001C309F"/>
    <w:rsid w:val="001C3773"/>
    <w:rsid w:val="001C3FD4"/>
    <w:rsid w:val="001C427F"/>
    <w:rsid w:val="001C4315"/>
    <w:rsid w:val="001C46AC"/>
    <w:rsid w:val="001C4829"/>
    <w:rsid w:val="001C4901"/>
    <w:rsid w:val="001C49C0"/>
    <w:rsid w:val="001C4CDB"/>
    <w:rsid w:val="001C4D6F"/>
    <w:rsid w:val="001C52DD"/>
    <w:rsid w:val="001C56BC"/>
    <w:rsid w:val="001C571F"/>
    <w:rsid w:val="001C59A5"/>
    <w:rsid w:val="001C6029"/>
    <w:rsid w:val="001C646E"/>
    <w:rsid w:val="001C6C2C"/>
    <w:rsid w:val="001C726F"/>
    <w:rsid w:val="001C73C0"/>
    <w:rsid w:val="001C76C8"/>
    <w:rsid w:val="001C78B0"/>
    <w:rsid w:val="001C79AF"/>
    <w:rsid w:val="001C7F43"/>
    <w:rsid w:val="001D0037"/>
    <w:rsid w:val="001D04FC"/>
    <w:rsid w:val="001D0A93"/>
    <w:rsid w:val="001D0C05"/>
    <w:rsid w:val="001D0C0F"/>
    <w:rsid w:val="001D0C82"/>
    <w:rsid w:val="001D1515"/>
    <w:rsid w:val="001D24C3"/>
    <w:rsid w:val="001D3005"/>
    <w:rsid w:val="001D32B6"/>
    <w:rsid w:val="001D36C0"/>
    <w:rsid w:val="001D375E"/>
    <w:rsid w:val="001D3AC7"/>
    <w:rsid w:val="001D3C21"/>
    <w:rsid w:val="001D3CFA"/>
    <w:rsid w:val="001D3E4D"/>
    <w:rsid w:val="001D4A06"/>
    <w:rsid w:val="001D4D7F"/>
    <w:rsid w:val="001D5DD2"/>
    <w:rsid w:val="001D5E76"/>
    <w:rsid w:val="001D620B"/>
    <w:rsid w:val="001D66F5"/>
    <w:rsid w:val="001D68BB"/>
    <w:rsid w:val="001D6DC9"/>
    <w:rsid w:val="001D76D1"/>
    <w:rsid w:val="001D7CC1"/>
    <w:rsid w:val="001E010B"/>
    <w:rsid w:val="001E023A"/>
    <w:rsid w:val="001E06BE"/>
    <w:rsid w:val="001E0712"/>
    <w:rsid w:val="001E07E5"/>
    <w:rsid w:val="001E16ED"/>
    <w:rsid w:val="001E179A"/>
    <w:rsid w:val="001E1829"/>
    <w:rsid w:val="001E1F2F"/>
    <w:rsid w:val="001E21B6"/>
    <w:rsid w:val="001E25D0"/>
    <w:rsid w:val="001E25F1"/>
    <w:rsid w:val="001E2757"/>
    <w:rsid w:val="001E2D84"/>
    <w:rsid w:val="001E30EE"/>
    <w:rsid w:val="001E379F"/>
    <w:rsid w:val="001E3C50"/>
    <w:rsid w:val="001E3EAA"/>
    <w:rsid w:val="001E48CE"/>
    <w:rsid w:val="001E57A8"/>
    <w:rsid w:val="001E5B50"/>
    <w:rsid w:val="001E5C0F"/>
    <w:rsid w:val="001E5FE2"/>
    <w:rsid w:val="001E638E"/>
    <w:rsid w:val="001E683F"/>
    <w:rsid w:val="001E6F5D"/>
    <w:rsid w:val="001E7899"/>
    <w:rsid w:val="001E7EB8"/>
    <w:rsid w:val="001F00DC"/>
    <w:rsid w:val="001F04D4"/>
    <w:rsid w:val="001F09CD"/>
    <w:rsid w:val="001F0DD8"/>
    <w:rsid w:val="001F18E5"/>
    <w:rsid w:val="001F2250"/>
    <w:rsid w:val="001F230B"/>
    <w:rsid w:val="001F2A38"/>
    <w:rsid w:val="001F2A75"/>
    <w:rsid w:val="001F2AA0"/>
    <w:rsid w:val="001F2BC3"/>
    <w:rsid w:val="001F2C80"/>
    <w:rsid w:val="001F2CA9"/>
    <w:rsid w:val="001F357D"/>
    <w:rsid w:val="001F3A21"/>
    <w:rsid w:val="001F3CBE"/>
    <w:rsid w:val="001F3F73"/>
    <w:rsid w:val="001F58AF"/>
    <w:rsid w:val="001F59B6"/>
    <w:rsid w:val="001F6031"/>
    <w:rsid w:val="001F60C2"/>
    <w:rsid w:val="001F615B"/>
    <w:rsid w:val="001F62EA"/>
    <w:rsid w:val="001F6388"/>
    <w:rsid w:val="001F6B88"/>
    <w:rsid w:val="001F6C46"/>
    <w:rsid w:val="001F6CB3"/>
    <w:rsid w:val="001F6E3E"/>
    <w:rsid w:val="001F71D8"/>
    <w:rsid w:val="001F7B6B"/>
    <w:rsid w:val="0020161A"/>
    <w:rsid w:val="0020177F"/>
    <w:rsid w:val="0020179F"/>
    <w:rsid w:val="0020184B"/>
    <w:rsid w:val="00201920"/>
    <w:rsid w:val="00201AC0"/>
    <w:rsid w:val="00201FB6"/>
    <w:rsid w:val="002023F2"/>
    <w:rsid w:val="002027E6"/>
    <w:rsid w:val="002028B2"/>
    <w:rsid w:val="00202BC0"/>
    <w:rsid w:val="00202C9E"/>
    <w:rsid w:val="0020339E"/>
    <w:rsid w:val="002033A5"/>
    <w:rsid w:val="00203821"/>
    <w:rsid w:val="00203AEE"/>
    <w:rsid w:val="00203B19"/>
    <w:rsid w:val="00204052"/>
    <w:rsid w:val="00204112"/>
    <w:rsid w:val="00204329"/>
    <w:rsid w:val="00204B3E"/>
    <w:rsid w:val="00204B87"/>
    <w:rsid w:val="0020520E"/>
    <w:rsid w:val="002052A6"/>
    <w:rsid w:val="00205B96"/>
    <w:rsid w:val="00206752"/>
    <w:rsid w:val="0020747F"/>
    <w:rsid w:val="002107DA"/>
    <w:rsid w:val="00210D36"/>
    <w:rsid w:val="00210D51"/>
    <w:rsid w:val="00211593"/>
    <w:rsid w:val="00212241"/>
    <w:rsid w:val="00212848"/>
    <w:rsid w:val="002129B5"/>
    <w:rsid w:val="00212EEC"/>
    <w:rsid w:val="00213C8F"/>
    <w:rsid w:val="002142E3"/>
    <w:rsid w:val="002144D2"/>
    <w:rsid w:val="002149E7"/>
    <w:rsid w:val="00214F19"/>
    <w:rsid w:val="002151FD"/>
    <w:rsid w:val="0021524B"/>
    <w:rsid w:val="00215C8D"/>
    <w:rsid w:val="002167C0"/>
    <w:rsid w:val="00216818"/>
    <w:rsid w:val="002175DC"/>
    <w:rsid w:val="00217627"/>
    <w:rsid w:val="00217661"/>
    <w:rsid w:val="002201CD"/>
    <w:rsid w:val="002208F6"/>
    <w:rsid w:val="0022118E"/>
    <w:rsid w:val="0022197E"/>
    <w:rsid w:val="00221B37"/>
    <w:rsid w:val="00221DA2"/>
    <w:rsid w:val="002223F6"/>
    <w:rsid w:val="00223AAE"/>
    <w:rsid w:val="00223C94"/>
    <w:rsid w:val="00224282"/>
    <w:rsid w:val="002243F2"/>
    <w:rsid w:val="00224440"/>
    <w:rsid w:val="00224F6E"/>
    <w:rsid w:val="002252E8"/>
    <w:rsid w:val="00225C24"/>
    <w:rsid w:val="002269BD"/>
    <w:rsid w:val="00227137"/>
    <w:rsid w:val="00227527"/>
    <w:rsid w:val="00227C1D"/>
    <w:rsid w:val="00227F07"/>
    <w:rsid w:val="00227FA5"/>
    <w:rsid w:val="002300B6"/>
    <w:rsid w:val="00230957"/>
    <w:rsid w:val="00230DE7"/>
    <w:rsid w:val="002313F3"/>
    <w:rsid w:val="002318A7"/>
    <w:rsid w:val="00231C17"/>
    <w:rsid w:val="00231EF0"/>
    <w:rsid w:val="002324BA"/>
    <w:rsid w:val="002333EC"/>
    <w:rsid w:val="002334E5"/>
    <w:rsid w:val="00233739"/>
    <w:rsid w:val="00234844"/>
    <w:rsid w:val="00234921"/>
    <w:rsid w:val="00234EED"/>
    <w:rsid w:val="00235738"/>
    <w:rsid w:val="002358ED"/>
    <w:rsid w:val="002359F2"/>
    <w:rsid w:val="00235B5D"/>
    <w:rsid w:val="00235CCD"/>
    <w:rsid w:val="00236072"/>
    <w:rsid w:val="00236807"/>
    <w:rsid w:val="00236950"/>
    <w:rsid w:val="00236DFA"/>
    <w:rsid w:val="00236F3E"/>
    <w:rsid w:val="002379A6"/>
    <w:rsid w:val="00237CC6"/>
    <w:rsid w:val="002401A1"/>
    <w:rsid w:val="00240228"/>
    <w:rsid w:val="0024073C"/>
    <w:rsid w:val="00240906"/>
    <w:rsid w:val="00240C63"/>
    <w:rsid w:val="00241145"/>
    <w:rsid w:val="00241257"/>
    <w:rsid w:val="002412D6"/>
    <w:rsid w:val="0024155A"/>
    <w:rsid w:val="00241650"/>
    <w:rsid w:val="002417E8"/>
    <w:rsid w:val="0024191C"/>
    <w:rsid w:val="00241DD4"/>
    <w:rsid w:val="00242283"/>
    <w:rsid w:val="0024259D"/>
    <w:rsid w:val="00243382"/>
    <w:rsid w:val="00243CC3"/>
    <w:rsid w:val="002441AA"/>
    <w:rsid w:val="0024437B"/>
    <w:rsid w:val="00245524"/>
    <w:rsid w:val="0024577F"/>
    <w:rsid w:val="002458CC"/>
    <w:rsid w:val="002459C8"/>
    <w:rsid w:val="00245F20"/>
    <w:rsid w:val="002465FB"/>
    <w:rsid w:val="002470BB"/>
    <w:rsid w:val="00247390"/>
    <w:rsid w:val="00247734"/>
    <w:rsid w:val="002500E3"/>
    <w:rsid w:val="00250839"/>
    <w:rsid w:val="00251307"/>
    <w:rsid w:val="0025144A"/>
    <w:rsid w:val="002514AA"/>
    <w:rsid w:val="002516B9"/>
    <w:rsid w:val="002516C4"/>
    <w:rsid w:val="00251EF5"/>
    <w:rsid w:val="00252016"/>
    <w:rsid w:val="00252644"/>
    <w:rsid w:val="00252C54"/>
    <w:rsid w:val="00253195"/>
    <w:rsid w:val="0025330F"/>
    <w:rsid w:val="00253A52"/>
    <w:rsid w:val="00253C8B"/>
    <w:rsid w:val="00254293"/>
    <w:rsid w:val="00254B43"/>
    <w:rsid w:val="00254BA6"/>
    <w:rsid w:val="00254D33"/>
    <w:rsid w:val="00255094"/>
    <w:rsid w:val="002558BA"/>
    <w:rsid w:val="002560BD"/>
    <w:rsid w:val="0025636A"/>
    <w:rsid w:val="002563A6"/>
    <w:rsid w:val="0025651F"/>
    <w:rsid w:val="002568E8"/>
    <w:rsid w:val="002573D1"/>
    <w:rsid w:val="00257A24"/>
    <w:rsid w:val="00257C09"/>
    <w:rsid w:val="00257FE2"/>
    <w:rsid w:val="00260EE7"/>
    <w:rsid w:val="0026111E"/>
    <w:rsid w:val="00261291"/>
    <w:rsid w:val="00261C66"/>
    <w:rsid w:val="0026209C"/>
    <w:rsid w:val="0026237B"/>
    <w:rsid w:val="00262400"/>
    <w:rsid w:val="00262757"/>
    <w:rsid w:val="002627E8"/>
    <w:rsid w:val="002629B9"/>
    <w:rsid w:val="002634A7"/>
    <w:rsid w:val="002635DC"/>
    <w:rsid w:val="00263AA8"/>
    <w:rsid w:val="00263B87"/>
    <w:rsid w:val="00263EB4"/>
    <w:rsid w:val="00264747"/>
    <w:rsid w:val="002647E2"/>
    <w:rsid w:val="00264A31"/>
    <w:rsid w:val="00264D28"/>
    <w:rsid w:val="002658E1"/>
    <w:rsid w:val="00265C12"/>
    <w:rsid w:val="00265CFA"/>
    <w:rsid w:val="00266134"/>
    <w:rsid w:val="00266A5B"/>
    <w:rsid w:val="00266B5A"/>
    <w:rsid w:val="00270689"/>
    <w:rsid w:val="00270805"/>
    <w:rsid w:val="00270D58"/>
    <w:rsid w:val="0027184B"/>
    <w:rsid w:val="00271CE5"/>
    <w:rsid w:val="00271DEA"/>
    <w:rsid w:val="002721CB"/>
    <w:rsid w:val="0027236E"/>
    <w:rsid w:val="00272745"/>
    <w:rsid w:val="00272837"/>
    <w:rsid w:val="002731D0"/>
    <w:rsid w:val="0027346D"/>
    <w:rsid w:val="0027380B"/>
    <w:rsid w:val="0027403A"/>
    <w:rsid w:val="0027427E"/>
    <w:rsid w:val="002747A0"/>
    <w:rsid w:val="00274C6C"/>
    <w:rsid w:val="00274DBD"/>
    <w:rsid w:val="0027517A"/>
    <w:rsid w:val="00275C11"/>
    <w:rsid w:val="00275E2D"/>
    <w:rsid w:val="00275EF3"/>
    <w:rsid w:val="002763A7"/>
    <w:rsid w:val="002764F6"/>
    <w:rsid w:val="00276FF8"/>
    <w:rsid w:val="00277543"/>
    <w:rsid w:val="00277677"/>
    <w:rsid w:val="00277C91"/>
    <w:rsid w:val="002806C5"/>
    <w:rsid w:val="00280C26"/>
    <w:rsid w:val="00280DC0"/>
    <w:rsid w:val="00281014"/>
    <w:rsid w:val="0028110E"/>
    <w:rsid w:val="0028137F"/>
    <w:rsid w:val="002816AB"/>
    <w:rsid w:val="002820A2"/>
    <w:rsid w:val="00282236"/>
    <w:rsid w:val="002829A3"/>
    <w:rsid w:val="00282D7E"/>
    <w:rsid w:val="00283598"/>
    <w:rsid w:val="00283764"/>
    <w:rsid w:val="00283B62"/>
    <w:rsid w:val="00283DC0"/>
    <w:rsid w:val="002848E2"/>
    <w:rsid w:val="002850F0"/>
    <w:rsid w:val="002854DC"/>
    <w:rsid w:val="00285A96"/>
    <w:rsid w:val="0028624A"/>
    <w:rsid w:val="0028625A"/>
    <w:rsid w:val="0028632B"/>
    <w:rsid w:val="002868B8"/>
    <w:rsid w:val="00287449"/>
    <w:rsid w:val="0028764B"/>
    <w:rsid w:val="002879FE"/>
    <w:rsid w:val="00287C9F"/>
    <w:rsid w:val="002900C7"/>
    <w:rsid w:val="00290378"/>
    <w:rsid w:val="0029075B"/>
    <w:rsid w:val="00290E53"/>
    <w:rsid w:val="0029136B"/>
    <w:rsid w:val="0029197E"/>
    <w:rsid w:val="00291B96"/>
    <w:rsid w:val="00291F1A"/>
    <w:rsid w:val="00292BAF"/>
    <w:rsid w:val="0029369D"/>
    <w:rsid w:val="00293DAD"/>
    <w:rsid w:val="00294150"/>
    <w:rsid w:val="0029424C"/>
    <w:rsid w:val="002942E3"/>
    <w:rsid w:val="00294CB4"/>
    <w:rsid w:val="00294DF4"/>
    <w:rsid w:val="00294F8D"/>
    <w:rsid w:val="002952AD"/>
    <w:rsid w:val="0029531B"/>
    <w:rsid w:val="00295667"/>
    <w:rsid w:val="00295B7E"/>
    <w:rsid w:val="002963C2"/>
    <w:rsid w:val="00296540"/>
    <w:rsid w:val="00296716"/>
    <w:rsid w:val="00296E5E"/>
    <w:rsid w:val="00297437"/>
    <w:rsid w:val="00297481"/>
    <w:rsid w:val="002976C2"/>
    <w:rsid w:val="00297E2D"/>
    <w:rsid w:val="002A0124"/>
    <w:rsid w:val="002A075E"/>
    <w:rsid w:val="002A098E"/>
    <w:rsid w:val="002A0A60"/>
    <w:rsid w:val="002A0D01"/>
    <w:rsid w:val="002A0EDC"/>
    <w:rsid w:val="002A1593"/>
    <w:rsid w:val="002A1B7C"/>
    <w:rsid w:val="002A1BE0"/>
    <w:rsid w:val="002A1E2D"/>
    <w:rsid w:val="002A23AA"/>
    <w:rsid w:val="002A25BC"/>
    <w:rsid w:val="002A25D1"/>
    <w:rsid w:val="002A26A6"/>
    <w:rsid w:val="002A27B9"/>
    <w:rsid w:val="002A2B25"/>
    <w:rsid w:val="002A3B24"/>
    <w:rsid w:val="002A4566"/>
    <w:rsid w:val="002A52BF"/>
    <w:rsid w:val="002A5A25"/>
    <w:rsid w:val="002A6023"/>
    <w:rsid w:val="002A610B"/>
    <w:rsid w:val="002A61FA"/>
    <w:rsid w:val="002A68B0"/>
    <w:rsid w:val="002A692A"/>
    <w:rsid w:val="002A6EA8"/>
    <w:rsid w:val="002A708B"/>
    <w:rsid w:val="002A70D4"/>
    <w:rsid w:val="002A797F"/>
    <w:rsid w:val="002A7D37"/>
    <w:rsid w:val="002B023C"/>
    <w:rsid w:val="002B03B8"/>
    <w:rsid w:val="002B1060"/>
    <w:rsid w:val="002B146C"/>
    <w:rsid w:val="002B147D"/>
    <w:rsid w:val="002B179B"/>
    <w:rsid w:val="002B18FF"/>
    <w:rsid w:val="002B309F"/>
    <w:rsid w:val="002B3737"/>
    <w:rsid w:val="002B38B0"/>
    <w:rsid w:val="002B3912"/>
    <w:rsid w:val="002B3C18"/>
    <w:rsid w:val="002B4255"/>
    <w:rsid w:val="002B44EB"/>
    <w:rsid w:val="002B45B8"/>
    <w:rsid w:val="002B4BDA"/>
    <w:rsid w:val="002B4D1F"/>
    <w:rsid w:val="002B51C1"/>
    <w:rsid w:val="002B5566"/>
    <w:rsid w:val="002B5B11"/>
    <w:rsid w:val="002B605E"/>
    <w:rsid w:val="002B6962"/>
    <w:rsid w:val="002B69B9"/>
    <w:rsid w:val="002B710E"/>
    <w:rsid w:val="002B77B8"/>
    <w:rsid w:val="002B7C21"/>
    <w:rsid w:val="002C03C7"/>
    <w:rsid w:val="002C0530"/>
    <w:rsid w:val="002C08BA"/>
    <w:rsid w:val="002C0BAE"/>
    <w:rsid w:val="002C0E51"/>
    <w:rsid w:val="002C16B2"/>
    <w:rsid w:val="002C1848"/>
    <w:rsid w:val="002C1D43"/>
    <w:rsid w:val="002C1DB5"/>
    <w:rsid w:val="002C1EE6"/>
    <w:rsid w:val="002C22E7"/>
    <w:rsid w:val="002C27F9"/>
    <w:rsid w:val="002C2804"/>
    <w:rsid w:val="002C35A2"/>
    <w:rsid w:val="002C3CA3"/>
    <w:rsid w:val="002C42FE"/>
    <w:rsid w:val="002C464F"/>
    <w:rsid w:val="002C477E"/>
    <w:rsid w:val="002C47B0"/>
    <w:rsid w:val="002C4A8B"/>
    <w:rsid w:val="002C5187"/>
    <w:rsid w:val="002C5238"/>
    <w:rsid w:val="002C529A"/>
    <w:rsid w:val="002C590A"/>
    <w:rsid w:val="002C6386"/>
    <w:rsid w:val="002C656C"/>
    <w:rsid w:val="002C679F"/>
    <w:rsid w:val="002C6EF7"/>
    <w:rsid w:val="002C6F39"/>
    <w:rsid w:val="002C6F5E"/>
    <w:rsid w:val="002C7022"/>
    <w:rsid w:val="002C7DC0"/>
    <w:rsid w:val="002C7E48"/>
    <w:rsid w:val="002D0179"/>
    <w:rsid w:val="002D0491"/>
    <w:rsid w:val="002D08D9"/>
    <w:rsid w:val="002D0B48"/>
    <w:rsid w:val="002D16B7"/>
    <w:rsid w:val="002D2490"/>
    <w:rsid w:val="002D2E14"/>
    <w:rsid w:val="002D336A"/>
    <w:rsid w:val="002D37E9"/>
    <w:rsid w:val="002D3858"/>
    <w:rsid w:val="002D3966"/>
    <w:rsid w:val="002D3A78"/>
    <w:rsid w:val="002D3C85"/>
    <w:rsid w:val="002D40BE"/>
    <w:rsid w:val="002D4562"/>
    <w:rsid w:val="002D481F"/>
    <w:rsid w:val="002D4988"/>
    <w:rsid w:val="002D4D63"/>
    <w:rsid w:val="002D5953"/>
    <w:rsid w:val="002D5976"/>
    <w:rsid w:val="002D5CF9"/>
    <w:rsid w:val="002D61C7"/>
    <w:rsid w:val="002D62B5"/>
    <w:rsid w:val="002D6F00"/>
    <w:rsid w:val="002D6FD0"/>
    <w:rsid w:val="002D70B0"/>
    <w:rsid w:val="002D7133"/>
    <w:rsid w:val="002D7271"/>
    <w:rsid w:val="002E0119"/>
    <w:rsid w:val="002E041E"/>
    <w:rsid w:val="002E0904"/>
    <w:rsid w:val="002E0BE2"/>
    <w:rsid w:val="002E0FF2"/>
    <w:rsid w:val="002E158F"/>
    <w:rsid w:val="002E15EA"/>
    <w:rsid w:val="002E212B"/>
    <w:rsid w:val="002E23FA"/>
    <w:rsid w:val="002E2467"/>
    <w:rsid w:val="002E268C"/>
    <w:rsid w:val="002E2848"/>
    <w:rsid w:val="002E2FF9"/>
    <w:rsid w:val="002E343F"/>
    <w:rsid w:val="002E3581"/>
    <w:rsid w:val="002E3FB9"/>
    <w:rsid w:val="002E435C"/>
    <w:rsid w:val="002E498E"/>
    <w:rsid w:val="002E4CD5"/>
    <w:rsid w:val="002E4F9A"/>
    <w:rsid w:val="002E504A"/>
    <w:rsid w:val="002E506B"/>
    <w:rsid w:val="002E5472"/>
    <w:rsid w:val="002E56A0"/>
    <w:rsid w:val="002E5D57"/>
    <w:rsid w:val="002E6013"/>
    <w:rsid w:val="002E6CC1"/>
    <w:rsid w:val="002E7211"/>
    <w:rsid w:val="002E7411"/>
    <w:rsid w:val="002E7828"/>
    <w:rsid w:val="002E782E"/>
    <w:rsid w:val="002E7B1B"/>
    <w:rsid w:val="002E7B84"/>
    <w:rsid w:val="002F0465"/>
    <w:rsid w:val="002F068F"/>
    <w:rsid w:val="002F1A9D"/>
    <w:rsid w:val="002F1AAB"/>
    <w:rsid w:val="002F1C6F"/>
    <w:rsid w:val="002F1F2F"/>
    <w:rsid w:val="002F2AA3"/>
    <w:rsid w:val="002F344E"/>
    <w:rsid w:val="002F3FDE"/>
    <w:rsid w:val="002F4288"/>
    <w:rsid w:val="002F43B6"/>
    <w:rsid w:val="002F52CA"/>
    <w:rsid w:val="002F53FB"/>
    <w:rsid w:val="002F54E6"/>
    <w:rsid w:val="002F5985"/>
    <w:rsid w:val="002F5ADF"/>
    <w:rsid w:val="002F5B8C"/>
    <w:rsid w:val="002F62AF"/>
    <w:rsid w:val="002F637F"/>
    <w:rsid w:val="002F651D"/>
    <w:rsid w:val="002F68B9"/>
    <w:rsid w:val="002F68E3"/>
    <w:rsid w:val="002F6B04"/>
    <w:rsid w:val="002F6B64"/>
    <w:rsid w:val="002F6B7D"/>
    <w:rsid w:val="002F7A9C"/>
    <w:rsid w:val="002F7F8C"/>
    <w:rsid w:val="0030032F"/>
    <w:rsid w:val="0030047C"/>
    <w:rsid w:val="00300AA1"/>
    <w:rsid w:val="00300DD2"/>
    <w:rsid w:val="00300F07"/>
    <w:rsid w:val="0030147C"/>
    <w:rsid w:val="003015E4"/>
    <w:rsid w:val="00301BA4"/>
    <w:rsid w:val="003024DE"/>
    <w:rsid w:val="00302A7C"/>
    <w:rsid w:val="00302A8F"/>
    <w:rsid w:val="00302E74"/>
    <w:rsid w:val="00303B53"/>
    <w:rsid w:val="00303BB7"/>
    <w:rsid w:val="00303D37"/>
    <w:rsid w:val="0030418B"/>
    <w:rsid w:val="003044CC"/>
    <w:rsid w:val="00304E68"/>
    <w:rsid w:val="00304FCC"/>
    <w:rsid w:val="00305070"/>
    <w:rsid w:val="003056C7"/>
    <w:rsid w:val="00305A3D"/>
    <w:rsid w:val="00305EA3"/>
    <w:rsid w:val="00305F91"/>
    <w:rsid w:val="003068F4"/>
    <w:rsid w:val="00306B23"/>
    <w:rsid w:val="00306D37"/>
    <w:rsid w:val="003073A3"/>
    <w:rsid w:val="00307C43"/>
    <w:rsid w:val="003103FB"/>
    <w:rsid w:val="00310C99"/>
    <w:rsid w:val="00310CA3"/>
    <w:rsid w:val="00311575"/>
    <w:rsid w:val="00311A9E"/>
    <w:rsid w:val="00311C07"/>
    <w:rsid w:val="003122B0"/>
    <w:rsid w:val="0031244A"/>
    <w:rsid w:val="00312583"/>
    <w:rsid w:val="00312A40"/>
    <w:rsid w:val="00312CB0"/>
    <w:rsid w:val="00312EF8"/>
    <w:rsid w:val="00313168"/>
    <w:rsid w:val="00313BAC"/>
    <w:rsid w:val="00314DD5"/>
    <w:rsid w:val="0031537E"/>
    <w:rsid w:val="003153BB"/>
    <w:rsid w:val="0031564E"/>
    <w:rsid w:val="003156DD"/>
    <w:rsid w:val="003206DF"/>
    <w:rsid w:val="00320AC2"/>
    <w:rsid w:val="00320E1C"/>
    <w:rsid w:val="003215DD"/>
    <w:rsid w:val="003218F0"/>
    <w:rsid w:val="00321D04"/>
    <w:rsid w:val="00321D80"/>
    <w:rsid w:val="003220FA"/>
    <w:rsid w:val="00322219"/>
    <w:rsid w:val="003222BF"/>
    <w:rsid w:val="003227A6"/>
    <w:rsid w:val="00323134"/>
    <w:rsid w:val="00323154"/>
    <w:rsid w:val="00323F54"/>
    <w:rsid w:val="003241A0"/>
    <w:rsid w:val="003248EF"/>
    <w:rsid w:val="00324B0B"/>
    <w:rsid w:val="00324F77"/>
    <w:rsid w:val="0032552B"/>
    <w:rsid w:val="00325F16"/>
    <w:rsid w:val="003261DC"/>
    <w:rsid w:val="003263BA"/>
    <w:rsid w:val="003269E7"/>
    <w:rsid w:val="00326C46"/>
    <w:rsid w:val="00327105"/>
    <w:rsid w:val="003274CB"/>
    <w:rsid w:val="003275DF"/>
    <w:rsid w:val="00327B22"/>
    <w:rsid w:val="00330170"/>
    <w:rsid w:val="00330250"/>
    <w:rsid w:val="003311FE"/>
    <w:rsid w:val="0033148E"/>
    <w:rsid w:val="00331E7E"/>
    <w:rsid w:val="003326F5"/>
    <w:rsid w:val="003329A3"/>
    <w:rsid w:val="00332C70"/>
    <w:rsid w:val="0033360D"/>
    <w:rsid w:val="00333A6B"/>
    <w:rsid w:val="00333F1B"/>
    <w:rsid w:val="0033401A"/>
    <w:rsid w:val="0033446B"/>
    <w:rsid w:val="00334537"/>
    <w:rsid w:val="0033494B"/>
    <w:rsid w:val="00334983"/>
    <w:rsid w:val="00334C1E"/>
    <w:rsid w:val="00334C6A"/>
    <w:rsid w:val="00334E83"/>
    <w:rsid w:val="00335B55"/>
    <w:rsid w:val="00335DAD"/>
    <w:rsid w:val="00335F14"/>
    <w:rsid w:val="00335F1E"/>
    <w:rsid w:val="0033741C"/>
    <w:rsid w:val="00340FB6"/>
    <w:rsid w:val="00341703"/>
    <w:rsid w:val="00342AC3"/>
    <w:rsid w:val="00342E21"/>
    <w:rsid w:val="00342FC1"/>
    <w:rsid w:val="0034349F"/>
    <w:rsid w:val="003437C9"/>
    <w:rsid w:val="003438E3"/>
    <w:rsid w:val="0034553C"/>
    <w:rsid w:val="003455CA"/>
    <w:rsid w:val="0034585D"/>
    <w:rsid w:val="00346A49"/>
    <w:rsid w:val="00346E98"/>
    <w:rsid w:val="0034719C"/>
    <w:rsid w:val="00347728"/>
    <w:rsid w:val="003477D3"/>
    <w:rsid w:val="0034786C"/>
    <w:rsid w:val="00347887"/>
    <w:rsid w:val="00347A5F"/>
    <w:rsid w:val="00350356"/>
    <w:rsid w:val="0035049E"/>
    <w:rsid w:val="003509C5"/>
    <w:rsid w:val="00350A17"/>
    <w:rsid w:val="00350B52"/>
    <w:rsid w:val="00350CEC"/>
    <w:rsid w:val="00350CF4"/>
    <w:rsid w:val="003514DE"/>
    <w:rsid w:val="00351589"/>
    <w:rsid w:val="0035169B"/>
    <w:rsid w:val="00352303"/>
    <w:rsid w:val="0035266B"/>
    <w:rsid w:val="0035275F"/>
    <w:rsid w:val="00352C0B"/>
    <w:rsid w:val="00353D1A"/>
    <w:rsid w:val="00353E61"/>
    <w:rsid w:val="003549ED"/>
    <w:rsid w:val="00354E52"/>
    <w:rsid w:val="0035524E"/>
    <w:rsid w:val="00355362"/>
    <w:rsid w:val="00355379"/>
    <w:rsid w:val="00355574"/>
    <w:rsid w:val="003557CA"/>
    <w:rsid w:val="003559D6"/>
    <w:rsid w:val="00355F5C"/>
    <w:rsid w:val="0035654D"/>
    <w:rsid w:val="003570AC"/>
    <w:rsid w:val="00357ED7"/>
    <w:rsid w:val="00357FCC"/>
    <w:rsid w:val="0036022B"/>
    <w:rsid w:val="00360575"/>
    <w:rsid w:val="00361282"/>
    <w:rsid w:val="0036182B"/>
    <w:rsid w:val="00361C7A"/>
    <w:rsid w:val="00361F83"/>
    <w:rsid w:val="00362108"/>
    <w:rsid w:val="0036224D"/>
    <w:rsid w:val="0036291D"/>
    <w:rsid w:val="00362945"/>
    <w:rsid w:val="00362B7C"/>
    <w:rsid w:val="00362E13"/>
    <w:rsid w:val="00363B6E"/>
    <w:rsid w:val="00363D8A"/>
    <w:rsid w:val="0036415A"/>
    <w:rsid w:val="00364641"/>
    <w:rsid w:val="00365025"/>
    <w:rsid w:val="003650DA"/>
    <w:rsid w:val="00365B2A"/>
    <w:rsid w:val="003664E1"/>
    <w:rsid w:val="0036662A"/>
    <w:rsid w:val="00366832"/>
    <w:rsid w:val="00366E54"/>
    <w:rsid w:val="003672C8"/>
    <w:rsid w:val="0036781D"/>
    <w:rsid w:val="00367A70"/>
    <w:rsid w:val="00367EB0"/>
    <w:rsid w:val="003703D3"/>
    <w:rsid w:val="003707B0"/>
    <w:rsid w:val="00370CA6"/>
    <w:rsid w:val="003713F7"/>
    <w:rsid w:val="00371CA4"/>
    <w:rsid w:val="00371D69"/>
    <w:rsid w:val="00371EAE"/>
    <w:rsid w:val="00371F40"/>
    <w:rsid w:val="00371F7E"/>
    <w:rsid w:val="00372192"/>
    <w:rsid w:val="00372317"/>
    <w:rsid w:val="00373019"/>
    <w:rsid w:val="00373519"/>
    <w:rsid w:val="00373956"/>
    <w:rsid w:val="0037401A"/>
    <w:rsid w:val="00374288"/>
    <w:rsid w:val="003743AD"/>
    <w:rsid w:val="0037445F"/>
    <w:rsid w:val="00374EFD"/>
    <w:rsid w:val="0037533A"/>
    <w:rsid w:val="003755CD"/>
    <w:rsid w:val="003757AF"/>
    <w:rsid w:val="003759D9"/>
    <w:rsid w:val="00375FD6"/>
    <w:rsid w:val="00375FF1"/>
    <w:rsid w:val="003762AF"/>
    <w:rsid w:val="00376752"/>
    <w:rsid w:val="00376FE6"/>
    <w:rsid w:val="003775D5"/>
    <w:rsid w:val="00377986"/>
    <w:rsid w:val="003800B5"/>
    <w:rsid w:val="003800BD"/>
    <w:rsid w:val="00380136"/>
    <w:rsid w:val="003802EA"/>
    <w:rsid w:val="003805EE"/>
    <w:rsid w:val="00380D3E"/>
    <w:rsid w:val="003810FD"/>
    <w:rsid w:val="00382227"/>
    <w:rsid w:val="003828D2"/>
    <w:rsid w:val="00382E26"/>
    <w:rsid w:val="00382E6D"/>
    <w:rsid w:val="00383225"/>
    <w:rsid w:val="00383D20"/>
    <w:rsid w:val="00384D5B"/>
    <w:rsid w:val="003852C8"/>
    <w:rsid w:val="003859E1"/>
    <w:rsid w:val="003864B9"/>
    <w:rsid w:val="003864D5"/>
    <w:rsid w:val="00386977"/>
    <w:rsid w:val="00386D72"/>
    <w:rsid w:val="00387539"/>
    <w:rsid w:val="00387849"/>
    <w:rsid w:val="00387D18"/>
    <w:rsid w:val="00390540"/>
    <w:rsid w:val="003905DA"/>
    <w:rsid w:val="00390660"/>
    <w:rsid w:val="003909E3"/>
    <w:rsid w:val="00390C02"/>
    <w:rsid w:val="00391223"/>
    <w:rsid w:val="0039173C"/>
    <w:rsid w:val="003917DD"/>
    <w:rsid w:val="003918FA"/>
    <w:rsid w:val="00391D69"/>
    <w:rsid w:val="00391FD7"/>
    <w:rsid w:val="003921EE"/>
    <w:rsid w:val="003921F6"/>
    <w:rsid w:val="00392373"/>
    <w:rsid w:val="00392A7F"/>
    <w:rsid w:val="00392D2A"/>
    <w:rsid w:val="00392DF2"/>
    <w:rsid w:val="00393D1A"/>
    <w:rsid w:val="00394B5E"/>
    <w:rsid w:val="00395052"/>
    <w:rsid w:val="003959BB"/>
    <w:rsid w:val="003960AF"/>
    <w:rsid w:val="003962E2"/>
    <w:rsid w:val="00396569"/>
    <w:rsid w:val="00397E79"/>
    <w:rsid w:val="003A0540"/>
    <w:rsid w:val="003A08FB"/>
    <w:rsid w:val="003A0942"/>
    <w:rsid w:val="003A0D9B"/>
    <w:rsid w:val="003A1006"/>
    <w:rsid w:val="003A104A"/>
    <w:rsid w:val="003A1D2A"/>
    <w:rsid w:val="003A1E9A"/>
    <w:rsid w:val="003A24E8"/>
    <w:rsid w:val="003A2E6A"/>
    <w:rsid w:val="003A2F38"/>
    <w:rsid w:val="003A31D6"/>
    <w:rsid w:val="003A3733"/>
    <w:rsid w:val="003A3EB6"/>
    <w:rsid w:val="003A4008"/>
    <w:rsid w:val="003A4A0B"/>
    <w:rsid w:val="003A4D60"/>
    <w:rsid w:val="003A4EF5"/>
    <w:rsid w:val="003A527F"/>
    <w:rsid w:val="003A5316"/>
    <w:rsid w:val="003A55B4"/>
    <w:rsid w:val="003A5CCF"/>
    <w:rsid w:val="003A648A"/>
    <w:rsid w:val="003A6FB7"/>
    <w:rsid w:val="003A70A8"/>
    <w:rsid w:val="003A736B"/>
    <w:rsid w:val="003A78F4"/>
    <w:rsid w:val="003A7D16"/>
    <w:rsid w:val="003A7DF1"/>
    <w:rsid w:val="003B03CC"/>
    <w:rsid w:val="003B0619"/>
    <w:rsid w:val="003B17FE"/>
    <w:rsid w:val="003B1A84"/>
    <w:rsid w:val="003B1DA4"/>
    <w:rsid w:val="003B1E1C"/>
    <w:rsid w:val="003B1E2B"/>
    <w:rsid w:val="003B2299"/>
    <w:rsid w:val="003B280C"/>
    <w:rsid w:val="003B2ABD"/>
    <w:rsid w:val="003B2AC8"/>
    <w:rsid w:val="003B2C5C"/>
    <w:rsid w:val="003B2DD2"/>
    <w:rsid w:val="003B2F47"/>
    <w:rsid w:val="003B35D1"/>
    <w:rsid w:val="003B3BF7"/>
    <w:rsid w:val="003B3D0F"/>
    <w:rsid w:val="003B41B0"/>
    <w:rsid w:val="003B5084"/>
    <w:rsid w:val="003B52F5"/>
    <w:rsid w:val="003B5456"/>
    <w:rsid w:val="003B587A"/>
    <w:rsid w:val="003B64C5"/>
    <w:rsid w:val="003B66C8"/>
    <w:rsid w:val="003B6A75"/>
    <w:rsid w:val="003B6ED8"/>
    <w:rsid w:val="003B6F8A"/>
    <w:rsid w:val="003B72FA"/>
    <w:rsid w:val="003B7A1B"/>
    <w:rsid w:val="003B7CED"/>
    <w:rsid w:val="003C08B3"/>
    <w:rsid w:val="003C08BD"/>
    <w:rsid w:val="003C0A26"/>
    <w:rsid w:val="003C13DC"/>
    <w:rsid w:val="003C184C"/>
    <w:rsid w:val="003C1DB6"/>
    <w:rsid w:val="003C2067"/>
    <w:rsid w:val="003C2121"/>
    <w:rsid w:val="003C2912"/>
    <w:rsid w:val="003C2A3B"/>
    <w:rsid w:val="003C2CF0"/>
    <w:rsid w:val="003C3258"/>
    <w:rsid w:val="003C3343"/>
    <w:rsid w:val="003C338B"/>
    <w:rsid w:val="003C3BDD"/>
    <w:rsid w:val="003C40A8"/>
    <w:rsid w:val="003C43B3"/>
    <w:rsid w:val="003C4868"/>
    <w:rsid w:val="003C570C"/>
    <w:rsid w:val="003C5B3A"/>
    <w:rsid w:val="003C5C9C"/>
    <w:rsid w:val="003C5E67"/>
    <w:rsid w:val="003C660C"/>
    <w:rsid w:val="003C6C64"/>
    <w:rsid w:val="003C7051"/>
    <w:rsid w:val="003C73DA"/>
    <w:rsid w:val="003C791D"/>
    <w:rsid w:val="003C7A53"/>
    <w:rsid w:val="003D0439"/>
    <w:rsid w:val="003D109C"/>
    <w:rsid w:val="003D1451"/>
    <w:rsid w:val="003D16E4"/>
    <w:rsid w:val="003D1847"/>
    <w:rsid w:val="003D1C58"/>
    <w:rsid w:val="003D1DE9"/>
    <w:rsid w:val="003D2263"/>
    <w:rsid w:val="003D26EA"/>
    <w:rsid w:val="003D26F8"/>
    <w:rsid w:val="003D2D61"/>
    <w:rsid w:val="003D30E0"/>
    <w:rsid w:val="003D386E"/>
    <w:rsid w:val="003D3DEB"/>
    <w:rsid w:val="003D4659"/>
    <w:rsid w:val="003D46E6"/>
    <w:rsid w:val="003D492A"/>
    <w:rsid w:val="003D515D"/>
    <w:rsid w:val="003D51DE"/>
    <w:rsid w:val="003D56D6"/>
    <w:rsid w:val="003D5F1E"/>
    <w:rsid w:val="003D694D"/>
    <w:rsid w:val="003D6999"/>
    <w:rsid w:val="003D6EFB"/>
    <w:rsid w:val="003D749F"/>
    <w:rsid w:val="003E0070"/>
    <w:rsid w:val="003E03DF"/>
    <w:rsid w:val="003E091C"/>
    <w:rsid w:val="003E0A80"/>
    <w:rsid w:val="003E0D6E"/>
    <w:rsid w:val="003E0E62"/>
    <w:rsid w:val="003E103C"/>
    <w:rsid w:val="003E1596"/>
    <w:rsid w:val="003E2615"/>
    <w:rsid w:val="003E27C8"/>
    <w:rsid w:val="003E2A33"/>
    <w:rsid w:val="003E2C59"/>
    <w:rsid w:val="003E2F09"/>
    <w:rsid w:val="003E3875"/>
    <w:rsid w:val="003E3A36"/>
    <w:rsid w:val="003E44F6"/>
    <w:rsid w:val="003E460B"/>
    <w:rsid w:val="003E48C6"/>
    <w:rsid w:val="003E4961"/>
    <w:rsid w:val="003E4A82"/>
    <w:rsid w:val="003E4BCD"/>
    <w:rsid w:val="003E52FB"/>
    <w:rsid w:val="003E5641"/>
    <w:rsid w:val="003E5BC2"/>
    <w:rsid w:val="003E5DA3"/>
    <w:rsid w:val="003E65F9"/>
    <w:rsid w:val="003E675E"/>
    <w:rsid w:val="003E686B"/>
    <w:rsid w:val="003E71E7"/>
    <w:rsid w:val="003E7DA3"/>
    <w:rsid w:val="003E7FCA"/>
    <w:rsid w:val="003E7FCC"/>
    <w:rsid w:val="003E7FF3"/>
    <w:rsid w:val="003F03AC"/>
    <w:rsid w:val="003F0440"/>
    <w:rsid w:val="003F0A49"/>
    <w:rsid w:val="003F0AC7"/>
    <w:rsid w:val="003F122B"/>
    <w:rsid w:val="003F148D"/>
    <w:rsid w:val="003F160C"/>
    <w:rsid w:val="003F1677"/>
    <w:rsid w:val="003F27C9"/>
    <w:rsid w:val="003F281C"/>
    <w:rsid w:val="003F3360"/>
    <w:rsid w:val="003F35D9"/>
    <w:rsid w:val="003F38D6"/>
    <w:rsid w:val="003F3FD7"/>
    <w:rsid w:val="003F48A9"/>
    <w:rsid w:val="003F544F"/>
    <w:rsid w:val="003F5500"/>
    <w:rsid w:val="003F5ADA"/>
    <w:rsid w:val="003F5EB0"/>
    <w:rsid w:val="003F61DF"/>
    <w:rsid w:val="003F6371"/>
    <w:rsid w:val="003F6428"/>
    <w:rsid w:val="003F6717"/>
    <w:rsid w:val="003F6E4A"/>
    <w:rsid w:val="003F7A06"/>
    <w:rsid w:val="00400253"/>
    <w:rsid w:val="00400629"/>
    <w:rsid w:val="004006C1"/>
    <w:rsid w:val="00400F38"/>
    <w:rsid w:val="004010A3"/>
    <w:rsid w:val="00401689"/>
    <w:rsid w:val="00401956"/>
    <w:rsid w:val="004019CB"/>
    <w:rsid w:val="00401AE5"/>
    <w:rsid w:val="00401DCA"/>
    <w:rsid w:val="00402A02"/>
    <w:rsid w:val="00402B04"/>
    <w:rsid w:val="00402DC2"/>
    <w:rsid w:val="00403055"/>
    <w:rsid w:val="00403337"/>
    <w:rsid w:val="00403749"/>
    <w:rsid w:val="00403A67"/>
    <w:rsid w:val="00404242"/>
    <w:rsid w:val="00404508"/>
    <w:rsid w:val="00404611"/>
    <w:rsid w:val="004046D7"/>
    <w:rsid w:val="0040547B"/>
    <w:rsid w:val="00405583"/>
    <w:rsid w:val="004057D5"/>
    <w:rsid w:val="00405858"/>
    <w:rsid w:val="00405B85"/>
    <w:rsid w:val="00405CD3"/>
    <w:rsid w:val="004060E9"/>
    <w:rsid w:val="0040641F"/>
    <w:rsid w:val="004068EB"/>
    <w:rsid w:val="00406EA5"/>
    <w:rsid w:val="00407069"/>
    <w:rsid w:val="004070F1"/>
    <w:rsid w:val="00407BC7"/>
    <w:rsid w:val="00410088"/>
    <w:rsid w:val="00410631"/>
    <w:rsid w:val="00411186"/>
    <w:rsid w:val="0041163C"/>
    <w:rsid w:val="0041176E"/>
    <w:rsid w:val="004118F1"/>
    <w:rsid w:val="00412373"/>
    <w:rsid w:val="0041237A"/>
    <w:rsid w:val="00412D34"/>
    <w:rsid w:val="00412F2E"/>
    <w:rsid w:val="004135EA"/>
    <w:rsid w:val="004143EA"/>
    <w:rsid w:val="00414716"/>
    <w:rsid w:val="00414BB0"/>
    <w:rsid w:val="00414C74"/>
    <w:rsid w:val="00414E3F"/>
    <w:rsid w:val="004162EC"/>
    <w:rsid w:val="004167E0"/>
    <w:rsid w:val="00416820"/>
    <w:rsid w:val="00416881"/>
    <w:rsid w:val="00416E69"/>
    <w:rsid w:val="004172DA"/>
    <w:rsid w:val="0041779A"/>
    <w:rsid w:val="00420733"/>
    <w:rsid w:val="00421200"/>
    <w:rsid w:val="00421735"/>
    <w:rsid w:val="0042189A"/>
    <w:rsid w:val="00421A8E"/>
    <w:rsid w:val="00421E9C"/>
    <w:rsid w:val="004221AC"/>
    <w:rsid w:val="00422217"/>
    <w:rsid w:val="00422322"/>
    <w:rsid w:val="004229F9"/>
    <w:rsid w:val="0042434F"/>
    <w:rsid w:val="0042621B"/>
    <w:rsid w:val="0042660A"/>
    <w:rsid w:val="00426DC7"/>
    <w:rsid w:val="00426E15"/>
    <w:rsid w:val="004270CF"/>
    <w:rsid w:val="00427196"/>
    <w:rsid w:val="00427227"/>
    <w:rsid w:val="00427451"/>
    <w:rsid w:val="00427B0B"/>
    <w:rsid w:val="00427C56"/>
    <w:rsid w:val="00427F76"/>
    <w:rsid w:val="00432123"/>
    <w:rsid w:val="004327A7"/>
    <w:rsid w:val="00432982"/>
    <w:rsid w:val="00432D33"/>
    <w:rsid w:val="00432F6E"/>
    <w:rsid w:val="0043317E"/>
    <w:rsid w:val="004333C6"/>
    <w:rsid w:val="00433796"/>
    <w:rsid w:val="00433DFE"/>
    <w:rsid w:val="0043414F"/>
    <w:rsid w:val="0043427E"/>
    <w:rsid w:val="0043463E"/>
    <w:rsid w:val="00434ADE"/>
    <w:rsid w:val="00434F9B"/>
    <w:rsid w:val="0043516D"/>
    <w:rsid w:val="0043538E"/>
    <w:rsid w:val="00435411"/>
    <w:rsid w:val="0043594B"/>
    <w:rsid w:val="00435D9E"/>
    <w:rsid w:val="004364E8"/>
    <w:rsid w:val="0043669A"/>
    <w:rsid w:val="0043673A"/>
    <w:rsid w:val="00436757"/>
    <w:rsid w:val="004368B4"/>
    <w:rsid w:val="00436FF2"/>
    <w:rsid w:val="004370EC"/>
    <w:rsid w:val="00437978"/>
    <w:rsid w:val="00437BC5"/>
    <w:rsid w:val="0044088E"/>
    <w:rsid w:val="00440CA7"/>
    <w:rsid w:val="00440D35"/>
    <w:rsid w:val="00440F2E"/>
    <w:rsid w:val="00441765"/>
    <w:rsid w:val="00441781"/>
    <w:rsid w:val="00441920"/>
    <w:rsid w:val="00442063"/>
    <w:rsid w:val="0044209E"/>
    <w:rsid w:val="00442885"/>
    <w:rsid w:val="004428D2"/>
    <w:rsid w:val="004428FB"/>
    <w:rsid w:val="00443422"/>
    <w:rsid w:val="004437BB"/>
    <w:rsid w:val="00443E57"/>
    <w:rsid w:val="00444C31"/>
    <w:rsid w:val="004453BB"/>
    <w:rsid w:val="004454DA"/>
    <w:rsid w:val="004457B2"/>
    <w:rsid w:val="004468F6"/>
    <w:rsid w:val="00446A34"/>
    <w:rsid w:val="00446C95"/>
    <w:rsid w:val="004471FA"/>
    <w:rsid w:val="00447377"/>
    <w:rsid w:val="004504AD"/>
    <w:rsid w:val="00450893"/>
    <w:rsid w:val="00450954"/>
    <w:rsid w:val="00450C86"/>
    <w:rsid w:val="004515BD"/>
    <w:rsid w:val="004524B7"/>
    <w:rsid w:val="00452D3C"/>
    <w:rsid w:val="004539E1"/>
    <w:rsid w:val="00453B46"/>
    <w:rsid w:val="004549CA"/>
    <w:rsid w:val="00454B43"/>
    <w:rsid w:val="00454FF9"/>
    <w:rsid w:val="0045542B"/>
    <w:rsid w:val="0045605C"/>
    <w:rsid w:val="00456250"/>
    <w:rsid w:val="00456448"/>
    <w:rsid w:val="00456697"/>
    <w:rsid w:val="00457467"/>
    <w:rsid w:val="00460023"/>
    <w:rsid w:val="004600E7"/>
    <w:rsid w:val="004609D1"/>
    <w:rsid w:val="00460B5D"/>
    <w:rsid w:val="00460BA6"/>
    <w:rsid w:val="00461A9C"/>
    <w:rsid w:val="00462210"/>
    <w:rsid w:val="004622F5"/>
    <w:rsid w:val="00462339"/>
    <w:rsid w:val="004624EC"/>
    <w:rsid w:val="0046256D"/>
    <w:rsid w:val="00462BBD"/>
    <w:rsid w:val="00462D83"/>
    <w:rsid w:val="004633F6"/>
    <w:rsid w:val="00463F53"/>
    <w:rsid w:val="004645CE"/>
    <w:rsid w:val="00464829"/>
    <w:rsid w:val="0046505A"/>
    <w:rsid w:val="004655FA"/>
    <w:rsid w:val="004658FB"/>
    <w:rsid w:val="00465B3F"/>
    <w:rsid w:val="00465D6F"/>
    <w:rsid w:val="0046682D"/>
    <w:rsid w:val="004669CD"/>
    <w:rsid w:val="00466BB5"/>
    <w:rsid w:val="00466BC4"/>
    <w:rsid w:val="00467210"/>
    <w:rsid w:val="004703B0"/>
    <w:rsid w:val="00470783"/>
    <w:rsid w:val="00470D86"/>
    <w:rsid w:val="00471140"/>
    <w:rsid w:val="004712F7"/>
    <w:rsid w:val="00471375"/>
    <w:rsid w:val="00471C6F"/>
    <w:rsid w:val="00471DAE"/>
    <w:rsid w:val="00472006"/>
    <w:rsid w:val="0047232E"/>
    <w:rsid w:val="00472A54"/>
    <w:rsid w:val="0047304C"/>
    <w:rsid w:val="004732D3"/>
    <w:rsid w:val="00473A87"/>
    <w:rsid w:val="004741A3"/>
    <w:rsid w:val="004741C3"/>
    <w:rsid w:val="00474289"/>
    <w:rsid w:val="0047461D"/>
    <w:rsid w:val="00474861"/>
    <w:rsid w:val="004748A5"/>
    <w:rsid w:val="004748D0"/>
    <w:rsid w:val="00474FE9"/>
    <w:rsid w:val="004756F5"/>
    <w:rsid w:val="004757E4"/>
    <w:rsid w:val="004759EC"/>
    <w:rsid w:val="00476413"/>
    <w:rsid w:val="00476935"/>
    <w:rsid w:val="0047704D"/>
    <w:rsid w:val="00477105"/>
    <w:rsid w:val="00477989"/>
    <w:rsid w:val="00477C0C"/>
    <w:rsid w:val="0048033B"/>
    <w:rsid w:val="004804AF"/>
    <w:rsid w:val="00480A92"/>
    <w:rsid w:val="004810E9"/>
    <w:rsid w:val="00481794"/>
    <w:rsid w:val="00481B39"/>
    <w:rsid w:val="00481BCD"/>
    <w:rsid w:val="00481E80"/>
    <w:rsid w:val="00483082"/>
    <w:rsid w:val="004835CA"/>
    <w:rsid w:val="0048361F"/>
    <w:rsid w:val="00483965"/>
    <w:rsid w:val="00483F35"/>
    <w:rsid w:val="00483F92"/>
    <w:rsid w:val="00484292"/>
    <w:rsid w:val="004842AF"/>
    <w:rsid w:val="00484356"/>
    <w:rsid w:val="0048435C"/>
    <w:rsid w:val="00484569"/>
    <w:rsid w:val="00484A37"/>
    <w:rsid w:val="00484AAF"/>
    <w:rsid w:val="00485012"/>
    <w:rsid w:val="004854B0"/>
    <w:rsid w:val="00485561"/>
    <w:rsid w:val="004855C0"/>
    <w:rsid w:val="00486325"/>
    <w:rsid w:val="004863A1"/>
    <w:rsid w:val="0048690A"/>
    <w:rsid w:val="00487010"/>
    <w:rsid w:val="004872B0"/>
    <w:rsid w:val="004873A0"/>
    <w:rsid w:val="004875FE"/>
    <w:rsid w:val="004877B8"/>
    <w:rsid w:val="00487A9A"/>
    <w:rsid w:val="00487B67"/>
    <w:rsid w:val="00487F77"/>
    <w:rsid w:val="004901E9"/>
    <w:rsid w:val="004902C2"/>
    <w:rsid w:val="00490EA1"/>
    <w:rsid w:val="004910AB"/>
    <w:rsid w:val="00491448"/>
    <w:rsid w:val="00491449"/>
    <w:rsid w:val="004916A5"/>
    <w:rsid w:val="00491BE1"/>
    <w:rsid w:val="00491F35"/>
    <w:rsid w:val="004921DF"/>
    <w:rsid w:val="0049242F"/>
    <w:rsid w:val="00492588"/>
    <w:rsid w:val="00492644"/>
    <w:rsid w:val="00492B11"/>
    <w:rsid w:val="00492D3E"/>
    <w:rsid w:val="00492E7D"/>
    <w:rsid w:val="00492F12"/>
    <w:rsid w:val="00493756"/>
    <w:rsid w:val="00493BFE"/>
    <w:rsid w:val="0049405A"/>
    <w:rsid w:val="004948F1"/>
    <w:rsid w:val="00494C2E"/>
    <w:rsid w:val="00494CA6"/>
    <w:rsid w:val="0049508D"/>
    <w:rsid w:val="0049523B"/>
    <w:rsid w:val="00495715"/>
    <w:rsid w:val="00495723"/>
    <w:rsid w:val="004957A5"/>
    <w:rsid w:val="00495DDA"/>
    <w:rsid w:val="0049638A"/>
    <w:rsid w:val="00496774"/>
    <w:rsid w:val="00497126"/>
    <w:rsid w:val="00497CE8"/>
    <w:rsid w:val="00497FA1"/>
    <w:rsid w:val="004A0137"/>
    <w:rsid w:val="004A114A"/>
    <w:rsid w:val="004A1AF9"/>
    <w:rsid w:val="004A1BD4"/>
    <w:rsid w:val="004A218D"/>
    <w:rsid w:val="004A29DF"/>
    <w:rsid w:val="004A2EC5"/>
    <w:rsid w:val="004A3EB4"/>
    <w:rsid w:val="004A3EDB"/>
    <w:rsid w:val="004A42E5"/>
    <w:rsid w:val="004A594F"/>
    <w:rsid w:val="004A5F99"/>
    <w:rsid w:val="004A6857"/>
    <w:rsid w:val="004A7428"/>
    <w:rsid w:val="004A7673"/>
    <w:rsid w:val="004A7804"/>
    <w:rsid w:val="004A7BB7"/>
    <w:rsid w:val="004B0FA1"/>
    <w:rsid w:val="004B18E2"/>
    <w:rsid w:val="004B1C34"/>
    <w:rsid w:val="004B2048"/>
    <w:rsid w:val="004B32B6"/>
    <w:rsid w:val="004B3390"/>
    <w:rsid w:val="004B33AA"/>
    <w:rsid w:val="004B42A9"/>
    <w:rsid w:val="004B446E"/>
    <w:rsid w:val="004B4496"/>
    <w:rsid w:val="004B44BF"/>
    <w:rsid w:val="004B48AB"/>
    <w:rsid w:val="004B491F"/>
    <w:rsid w:val="004B5687"/>
    <w:rsid w:val="004B578F"/>
    <w:rsid w:val="004B5C05"/>
    <w:rsid w:val="004B6665"/>
    <w:rsid w:val="004B6A14"/>
    <w:rsid w:val="004B6AE2"/>
    <w:rsid w:val="004B6BB9"/>
    <w:rsid w:val="004B7073"/>
    <w:rsid w:val="004B70E1"/>
    <w:rsid w:val="004B710B"/>
    <w:rsid w:val="004B7569"/>
    <w:rsid w:val="004B7C67"/>
    <w:rsid w:val="004B7D66"/>
    <w:rsid w:val="004B7D9F"/>
    <w:rsid w:val="004C00ED"/>
    <w:rsid w:val="004C0289"/>
    <w:rsid w:val="004C088E"/>
    <w:rsid w:val="004C09B6"/>
    <w:rsid w:val="004C12EF"/>
    <w:rsid w:val="004C13B7"/>
    <w:rsid w:val="004C15B3"/>
    <w:rsid w:val="004C1F43"/>
    <w:rsid w:val="004C262B"/>
    <w:rsid w:val="004C2766"/>
    <w:rsid w:val="004C2A4C"/>
    <w:rsid w:val="004C32D8"/>
    <w:rsid w:val="004C3970"/>
    <w:rsid w:val="004C3BB8"/>
    <w:rsid w:val="004C49D4"/>
    <w:rsid w:val="004C511A"/>
    <w:rsid w:val="004C5719"/>
    <w:rsid w:val="004C5F97"/>
    <w:rsid w:val="004C647D"/>
    <w:rsid w:val="004C6764"/>
    <w:rsid w:val="004C6A19"/>
    <w:rsid w:val="004C6A6D"/>
    <w:rsid w:val="004C6FE8"/>
    <w:rsid w:val="004C7202"/>
    <w:rsid w:val="004C7326"/>
    <w:rsid w:val="004C7694"/>
    <w:rsid w:val="004C7ABE"/>
    <w:rsid w:val="004C7CF2"/>
    <w:rsid w:val="004C7DB1"/>
    <w:rsid w:val="004C7DCA"/>
    <w:rsid w:val="004D045B"/>
    <w:rsid w:val="004D0791"/>
    <w:rsid w:val="004D0A87"/>
    <w:rsid w:val="004D0DC7"/>
    <w:rsid w:val="004D0E53"/>
    <w:rsid w:val="004D0E87"/>
    <w:rsid w:val="004D1416"/>
    <w:rsid w:val="004D15EF"/>
    <w:rsid w:val="004D1B65"/>
    <w:rsid w:val="004D1BF3"/>
    <w:rsid w:val="004D1C77"/>
    <w:rsid w:val="004D1D90"/>
    <w:rsid w:val="004D1F29"/>
    <w:rsid w:val="004D1FB0"/>
    <w:rsid w:val="004D21DF"/>
    <w:rsid w:val="004D2772"/>
    <w:rsid w:val="004D2C7B"/>
    <w:rsid w:val="004D2CE3"/>
    <w:rsid w:val="004D33A6"/>
    <w:rsid w:val="004D34E5"/>
    <w:rsid w:val="004D3595"/>
    <w:rsid w:val="004D3E5E"/>
    <w:rsid w:val="004D46CA"/>
    <w:rsid w:val="004D5007"/>
    <w:rsid w:val="004D608B"/>
    <w:rsid w:val="004D61CD"/>
    <w:rsid w:val="004D6649"/>
    <w:rsid w:val="004E05C4"/>
    <w:rsid w:val="004E05F0"/>
    <w:rsid w:val="004E0898"/>
    <w:rsid w:val="004E0FEE"/>
    <w:rsid w:val="004E1D42"/>
    <w:rsid w:val="004E2D42"/>
    <w:rsid w:val="004E3416"/>
    <w:rsid w:val="004E37B1"/>
    <w:rsid w:val="004E3F52"/>
    <w:rsid w:val="004E46FD"/>
    <w:rsid w:val="004E4F0C"/>
    <w:rsid w:val="004E519D"/>
    <w:rsid w:val="004E554B"/>
    <w:rsid w:val="004E5EE6"/>
    <w:rsid w:val="004E60EB"/>
    <w:rsid w:val="004E6BB3"/>
    <w:rsid w:val="004E731C"/>
    <w:rsid w:val="004E76B4"/>
    <w:rsid w:val="004E7B1F"/>
    <w:rsid w:val="004E7E03"/>
    <w:rsid w:val="004F04B3"/>
    <w:rsid w:val="004F05A9"/>
    <w:rsid w:val="004F0EAD"/>
    <w:rsid w:val="004F11F3"/>
    <w:rsid w:val="004F1CCA"/>
    <w:rsid w:val="004F2585"/>
    <w:rsid w:val="004F2625"/>
    <w:rsid w:val="004F2826"/>
    <w:rsid w:val="004F2BA0"/>
    <w:rsid w:val="004F3A1A"/>
    <w:rsid w:val="004F3A27"/>
    <w:rsid w:val="004F3B30"/>
    <w:rsid w:val="004F42CD"/>
    <w:rsid w:val="004F46CE"/>
    <w:rsid w:val="004F487B"/>
    <w:rsid w:val="004F4C88"/>
    <w:rsid w:val="004F5ABB"/>
    <w:rsid w:val="004F5DDF"/>
    <w:rsid w:val="004F62AE"/>
    <w:rsid w:val="004F6811"/>
    <w:rsid w:val="004F6A3C"/>
    <w:rsid w:val="004F6BC0"/>
    <w:rsid w:val="004F6F12"/>
    <w:rsid w:val="004F75DF"/>
    <w:rsid w:val="004F7B60"/>
    <w:rsid w:val="004F7D0B"/>
    <w:rsid w:val="005003BC"/>
    <w:rsid w:val="0050040C"/>
    <w:rsid w:val="00500448"/>
    <w:rsid w:val="005005A4"/>
    <w:rsid w:val="00500867"/>
    <w:rsid w:val="00500BF3"/>
    <w:rsid w:val="00501241"/>
    <w:rsid w:val="00501497"/>
    <w:rsid w:val="0050192C"/>
    <w:rsid w:val="00501934"/>
    <w:rsid w:val="00501D6A"/>
    <w:rsid w:val="0050227C"/>
    <w:rsid w:val="0050268E"/>
    <w:rsid w:val="005029D6"/>
    <w:rsid w:val="00502D74"/>
    <w:rsid w:val="0050313A"/>
    <w:rsid w:val="005036B7"/>
    <w:rsid w:val="0050597B"/>
    <w:rsid w:val="00505A7D"/>
    <w:rsid w:val="00505A90"/>
    <w:rsid w:val="00505AC0"/>
    <w:rsid w:val="00505AFB"/>
    <w:rsid w:val="00505C99"/>
    <w:rsid w:val="0050706B"/>
    <w:rsid w:val="0050716D"/>
    <w:rsid w:val="005102F5"/>
    <w:rsid w:val="00510482"/>
    <w:rsid w:val="00510CAC"/>
    <w:rsid w:val="00510F85"/>
    <w:rsid w:val="00511B9F"/>
    <w:rsid w:val="00511CD2"/>
    <w:rsid w:val="00511DD0"/>
    <w:rsid w:val="00511F3B"/>
    <w:rsid w:val="00511FB5"/>
    <w:rsid w:val="005122F9"/>
    <w:rsid w:val="005126B0"/>
    <w:rsid w:val="00512BDB"/>
    <w:rsid w:val="0051322A"/>
    <w:rsid w:val="0051374D"/>
    <w:rsid w:val="00513DC9"/>
    <w:rsid w:val="00513F66"/>
    <w:rsid w:val="00514717"/>
    <w:rsid w:val="005155AC"/>
    <w:rsid w:val="005160D4"/>
    <w:rsid w:val="00516159"/>
    <w:rsid w:val="005167D3"/>
    <w:rsid w:val="005171A9"/>
    <w:rsid w:val="005202E1"/>
    <w:rsid w:val="00520355"/>
    <w:rsid w:val="00520529"/>
    <w:rsid w:val="005215B9"/>
    <w:rsid w:val="00521671"/>
    <w:rsid w:val="0052182C"/>
    <w:rsid w:val="00521BE7"/>
    <w:rsid w:val="005220BD"/>
    <w:rsid w:val="0052251D"/>
    <w:rsid w:val="00522CFC"/>
    <w:rsid w:val="005232D4"/>
    <w:rsid w:val="005237F0"/>
    <w:rsid w:val="0052396A"/>
    <w:rsid w:val="00523B52"/>
    <w:rsid w:val="00524340"/>
    <w:rsid w:val="005246B6"/>
    <w:rsid w:val="00524A27"/>
    <w:rsid w:val="00524B49"/>
    <w:rsid w:val="005250D6"/>
    <w:rsid w:val="005252C3"/>
    <w:rsid w:val="0052575C"/>
    <w:rsid w:val="00525A2E"/>
    <w:rsid w:val="00525C5A"/>
    <w:rsid w:val="0052639D"/>
    <w:rsid w:val="00526940"/>
    <w:rsid w:val="0052697E"/>
    <w:rsid w:val="00526B7B"/>
    <w:rsid w:val="00526C1E"/>
    <w:rsid w:val="00526FF4"/>
    <w:rsid w:val="005270BE"/>
    <w:rsid w:val="00527811"/>
    <w:rsid w:val="0052781B"/>
    <w:rsid w:val="00527AB2"/>
    <w:rsid w:val="00527ABA"/>
    <w:rsid w:val="00527CAA"/>
    <w:rsid w:val="005307FD"/>
    <w:rsid w:val="00531BA5"/>
    <w:rsid w:val="00531EB1"/>
    <w:rsid w:val="00532404"/>
    <w:rsid w:val="0053283F"/>
    <w:rsid w:val="00532970"/>
    <w:rsid w:val="00532F46"/>
    <w:rsid w:val="00533E0C"/>
    <w:rsid w:val="0053402D"/>
    <w:rsid w:val="0053436D"/>
    <w:rsid w:val="00534566"/>
    <w:rsid w:val="00534C06"/>
    <w:rsid w:val="00535529"/>
    <w:rsid w:val="00536549"/>
    <w:rsid w:val="00536DAC"/>
    <w:rsid w:val="00536F28"/>
    <w:rsid w:val="00537315"/>
    <w:rsid w:val="00537587"/>
    <w:rsid w:val="005376F4"/>
    <w:rsid w:val="00537EF0"/>
    <w:rsid w:val="0054059B"/>
    <w:rsid w:val="005405BA"/>
    <w:rsid w:val="005410BE"/>
    <w:rsid w:val="00541CFC"/>
    <w:rsid w:val="00542451"/>
    <w:rsid w:val="00542B95"/>
    <w:rsid w:val="00542C09"/>
    <w:rsid w:val="00542DB6"/>
    <w:rsid w:val="00542E23"/>
    <w:rsid w:val="00542F3E"/>
    <w:rsid w:val="00542FDA"/>
    <w:rsid w:val="005430B6"/>
    <w:rsid w:val="005431B7"/>
    <w:rsid w:val="00543419"/>
    <w:rsid w:val="00543533"/>
    <w:rsid w:val="005438F0"/>
    <w:rsid w:val="00544024"/>
    <w:rsid w:val="00544564"/>
    <w:rsid w:val="00544891"/>
    <w:rsid w:val="005454FF"/>
    <w:rsid w:val="0054560D"/>
    <w:rsid w:val="00545D55"/>
    <w:rsid w:val="00545D6C"/>
    <w:rsid w:val="00545E37"/>
    <w:rsid w:val="00545E58"/>
    <w:rsid w:val="00545F48"/>
    <w:rsid w:val="00547893"/>
    <w:rsid w:val="00550049"/>
    <w:rsid w:val="00551E38"/>
    <w:rsid w:val="00551E7C"/>
    <w:rsid w:val="005529FB"/>
    <w:rsid w:val="00552AE8"/>
    <w:rsid w:val="00552C57"/>
    <w:rsid w:val="00552DD1"/>
    <w:rsid w:val="00553A72"/>
    <w:rsid w:val="00553ABA"/>
    <w:rsid w:val="00553AEA"/>
    <w:rsid w:val="0055496B"/>
    <w:rsid w:val="00554ECF"/>
    <w:rsid w:val="00554F93"/>
    <w:rsid w:val="00554FF1"/>
    <w:rsid w:val="005554C3"/>
    <w:rsid w:val="00555F00"/>
    <w:rsid w:val="005562E7"/>
    <w:rsid w:val="005565F4"/>
    <w:rsid w:val="005578DE"/>
    <w:rsid w:val="005578F3"/>
    <w:rsid w:val="0055793C"/>
    <w:rsid w:val="00557BCB"/>
    <w:rsid w:val="00557C4D"/>
    <w:rsid w:val="00557FB3"/>
    <w:rsid w:val="00560A8D"/>
    <w:rsid w:val="005611B3"/>
    <w:rsid w:val="005612D6"/>
    <w:rsid w:val="00561A19"/>
    <w:rsid w:val="005623F7"/>
    <w:rsid w:val="00562ADB"/>
    <w:rsid w:val="00562FB9"/>
    <w:rsid w:val="005638B7"/>
    <w:rsid w:val="00563926"/>
    <w:rsid w:val="00563B9F"/>
    <w:rsid w:val="00563D5B"/>
    <w:rsid w:val="00563F8D"/>
    <w:rsid w:val="005647A0"/>
    <w:rsid w:val="005647C3"/>
    <w:rsid w:val="00564B54"/>
    <w:rsid w:val="00564E7F"/>
    <w:rsid w:val="005658BB"/>
    <w:rsid w:val="0056599E"/>
    <w:rsid w:val="005659B9"/>
    <w:rsid w:val="00565A43"/>
    <w:rsid w:val="00565DD2"/>
    <w:rsid w:val="005663DC"/>
    <w:rsid w:val="005667E4"/>
    <w:rsid w:val="00566C48"/>
    <w:rsid w:val="00566CA9"/>
    <w:rsid w:val="00566FC9"/>
    <w:rsid w:val="005672B3"/>
    <w:rsid w:val="00567406"/>
    <w:rsid w:val="00567A2F"/>
    <w:rsid w:val="00567D70"/>
    <w:rsid w:val="00570209"/>
    <w:rsid w:val="005704C1"/>
    <w:rsid w:val="005707AE"/>
    <w:rsid w:val="00570C59"/>
    <w:rsid w:val="005717A4"/>
    <w:rsid w:val="00571904"/>
    <w:rsid w:val="005719DA"/>
    <w:rsid w:val="00571BD5"/>
    <w:rsid w:val="00571D2E"/>
    <w:rsid w:val="00572523"/>
    <w:rsid w:val="00572FA4"/>
    <w:rsid w:val="0057330D"/>
    <w:rsid w:val="00573580"/>
    <w:rsid w:val="0057391A"/>
    <w:rsid w:val="005742F4"/>
    <w:rsid w:val="00574435"/>
    <w:rsid w:val="00574883"/>
    <w:rsid w:val="00575D31"/>
    <w:rsid w:val="005761F0"/>
    <w:rsid w:val="0057632C"/>
    <w:rsid w:val="005766E4"/>
    <w:rsid w:val="0057697A"/>
    <w:rsid w:val="00576C92"/>
    <w:rsid w:val="00576DBA"/>
    <w:rsid w:val="00577C8B"/>
    <w:rsid w:val="00577CBB"/>
    <w:rsid w:val="005801DF"/>
    <w:rsid w:val="00580F40"/>
    <w:rsid w:val="005810FE"/>
    <w:rsid w:val="00581631"/>
    <w:rsid w:val="00581CC3"/>
    <w:rsid w:val="005820D0"/>
    <w:rsid w:val="005829BD"/>
    <w:rsid w:val="00582E20"/>
    <w:rsid w:val="00583131"/>
    <w:rsid w:val="00583359"/>
    <w:rsid w:val="0058388E"/>
    <w:rsid w:val="00583EF1"/>
    <w:rsid w:val="005853AE"/>
    <w:rsid w:val="0058581A"/>
    <w:rsid w:val="00585ACF"/>
    <w:rsid w:val="00585C00"/>
    <w:rsid w:val="00585F20"/>
    <w:rsid w:val="00585F4F"/>
    <w:rsid w:val="00585F8D"/>
    <w:rsid w:val="00586038"/>
    <w:rsid w:val="005860B4"/>
    <w:rsid w:val="005866F4"/>
    <w:rsid w:val="00586746"/>
    <w:rsid w:val="00586856"/>
    <w:rsid w:val="00586DFE"/>
    <w:rsid w:val="0058751E"/>
    <w:rsid w:val="00587CCA"/>
    <w:rsid w:val="00587D94"/>
    <w:rsid w:val="00590BE9"/>
    <w:rsid w:val="00590D9A"/>
    <w:rsid w:val="00591380"/>
    <w:rsid w:val="00591735"/>
    <w:rsid w:val="00591E08"/>
    <w:rsid w:val="005933EF"/>
    <w:rsid w:val="005934D4"/>
    <w:rsid w:val="00594269"/>
    <w:rsid w:val="00594544"/>
    <w:rsid w:val="00594624"/>
    <w:rsid w:val="00594684"/>
    <w:rsid w:val="00594BCD"/>
    <w:rsid w:val="00594D4F"/>
    <w:rsid w:val="00595335"/>
    <w:rsid w:val="00595788"/>
    <w:rsid w:val="00595D06"/>
    <w:rsid w:val="005961DD"/>
    <w:rsid w:val="00596F4F"/>
    <w:rsid w:val="00597019"/>
    <w:rsid w:val="00597272"/>
    <w:rsid w:val="005974DF"/>
    <w:rsid w:val="00597CB6"/>
    <w:rsid w:val="00597ED3"/>
    <w:rsid w:val="005A0AD3"/>
    <w:rsid w:val="005A1538"/>
    <w:rsid w:val="005A1703"/>
    <w:rsid w:val="005A177A"/>
    <w:rsid w:val="005A17A1"/>
    <w:rsid w:val="005A1861"/>
    <w:rsid w:val="005A2446"/>
    <w:rsid w:val="005A266B"/>
    <w:rsid w:val="005A294B"/>
    <w:rsid w:val="005A2A1D"/>
    <w:rsid w:val="005A2AEF"/>
    <w:rsid w:val="005A2B60"/>
    <w:rsid w:val="005A2F5A"/>
    <w:rsid w:val="005A30B6"/>
    <w:rsid w:val="005A320D"/>
    <w:rsid w:val="005A3762"/>
    <w:rsid w:val="005A3D27"/>
    <w:rsid w:val="005A3E4D"/>
    <w:rsid w:val="005A419A"/>
    <w:rsid w:val="005A4294"/>
    <w:rsid w:val="005A467A"/>
    <w:rsid w:val="005A554B"/>
    <w:rsid w:val="005A56EF"/>
    <w:rsid w:val="005A5742"/>
    <w:rsid w:val="005A5BE3"/>
    <w:rsid w:val="005A5C93"/>
    <w:rsid w:val="005A5DE3"/>
    <w:rsid w:val="005A63DB"/>
    <w:rsid w:val="005A6992"/>
    <w:rsid w:val="005A6AEF"/>
    <w:rsid w:val="005A6D00"/>
    <w:rsid w:val="005A6EF6"/>
    <w:rsid w:val="005A7529"/>
    <w:rsid w:val="005A7DDA"/>
    <w:rsid w:val="005B00C5"/>
    <w:rsid w:val="005B01D0"/>
    <w:rsid w:val="005B06F4"/>
    <w:rsid w:val="005B0E38"/>
    <w:rsid w:val="005B0FE4"/>
    <w:rsid w:val="005B14B2"/>
    <w:rsid w:val="005B18C7"/>
    <w:rsid w:val="005B1B62"/>
    <w:rsid w:val="005B1D60"/>
    <w:rsid w:val="005B1FBF"/>
    <w:rsid w:val="005B2271"/>
    <w:rsid w:val="005B2FBF"/>
    <w:rsid w:val="005B3B6F"/>
    <w:rsid w:val="005B45DC"/>
    <w:rsid w:val="005B47F8"/>
    <w:rsid w:val="005B4C74"/>
    <w:rsid w:val="005B4FAA"/>
    <w:rsid w:val="005B67F2"/>
    <w:rsid w:val="005B6D41"/>
    <w:rsid w:val="005B73D0"/>
    <w:rsid w:val="005B76B7"/>
    <w:rsid w:val="005B76D1"/>
    <w:rsid w:val="005B7933"/>
    <w:rsid w:val="005C02BE"/>
    <w:rsid w:val="005C166D"/>
    <w:rsid w:val="005C19DF"/>
    <w:rsid w:val="005C1E84"/>
    <w:rsid w:val="005C22CC"/>
    <w:rsid w:val="005C26A9"/>
    <w:rsid w:val="005C3132"/>
    <w:rsid w:val="005C41B6"/>
    <w:rsid w:val="005C46C8"/>
    <w:rsid w:val="005C57D7"/>
    <w:rsid w:val="005C5818"/>
    <w:rsid w:val="005C591C"/>
    <w:rsid w:val="005C685E"/>
    <w:rsid w:val="005C6A44"/>
    <w:rsid w:val="005C6A52"/>
    <w:rsid w:val="005C749C"/>
    <w:rsid w:val="005C7662"/>
    <w:rsid w:val="005D03B0"/>
    <w:rsid w:val="005D04AA"/>
    <w:rsid w:val="005D0C5C"/>
    <w:rsid w:val="005D0EAF"/>
    <w:rsid w:val="005D0F72"/>
    <w:rsid w:val="005D112D"/>
    <w:rsid w:val="005D1153"/>
    <w:rsid w:val="005D1721"/>
    <w:rsid w:val="005D1B0D"/>
    <w:rsid w:val="005D22C9"/>
    <w:rsid w:val="005D357C"/>
    <w:rsid w:val="005D4372"/>
    <w:rsid w:val="005D4B29"/>
    <w:rsid w:val="005D4D0A"/>
    <w:rsid w:val="005D53F9"/>
    <w:rsid w:val="005D566F"/>
    <w:rsid w:val="005D59DA"/>
    <w:rsid w:val="005D627E"/>
    <w:rsid w:val="005D654D"/>
    <w:rsid w:val="005D6C29"/>
    <w:rsid w:val="005D6F25"/>
    <w:rsid w:val="005D6FE9"/>
    <w:rsid w:val="005D7DD0"/>
    <w:rsid w:val="005D7F74"/>
    <w:rsid w:val="005E02D0"/>
    <w:rsid w:val="005E0643"/>
    <w:rsid w:val="005E091B"/>
    <w:rsid w:val="005E1498"/>
    <w:rsid w:val="005E1B36"/>
    <w:rsid w:val="005E20F0"/>
    <w:rsid w:val="005E214C"/>
    <w:rsid w:val="005E2294"/>
    <w:rsid w:val="005E27D3"/>
    <w:rsid w:val="005E2C6D"/>
    <w:rsid w:val="005E2E27"/>
    <w:rsid w:val="005E2E62"/>
    <w:rsid w:val="005E30A3"/>
    <w:rsid w:val="005E3381"/>
    <w:rsid w:val="005E3460"/>
    <w:rsid w:val="005E43EA"/>
    <w:rsid w:val="005E441B"/>
    <w:rsid w:val="005E467F"/>
    <w:rsid w:val="005E4A27"/>
    <w:rsid w:val="005E532A"/>
    <w:rsid w:val="005E53E0"/>
    <w:rsid w:val="005E53E6"/>
    <w:rsid w:val="005E541C"/>
    <w:rsid w:val="005E55D6"/>
    <w:rsid w:val="005E5C5E"/>
    <w:rsid w:val="005E5DB8"/>
    <w:rsid w:val="005E667D"/>
    <w:rsid w:val="005E7C88"/>
    <w:rsid w:val="005F01F3"/>
    <w:rsid w:val="005F0A88"/>
    <w:rsid w:val="005F1AFF"/>
    <w:rsid w:val="005F1F6F"/>
    <w:rsid w:val="005F2486"/>
    <w:rsid w:val="005F25C6"/>
    <w:rsid w:val="005F28C3"/>
    <w:rsid w:val="005F34F4"/>
    <w:rsid w:val="005F3606"/>
    <w:rsid w:val="005F441B"/>
    <w:rsid w:val="005F446A"/>
    <w:rsid w:val="005F4DAF"/>
    <w:rsid w:val="005F4ED6"/>
    <w:rsid w:val="005F504C"/>
    <w:rsid w:val="005F52B7"/>
    <w:rsid w:val="005F63D4"/>
    <w:rsid w:val="005F67AB"/>
    <w:rsid w:val="005F67BA"/>
    <w:rsid w:val="005F68FF"/>
    <w:rsid w:val="005F6DF5"/>
    <w:rsid w:val="005F70BE"/>
    <w:rsid w:val="005F7D57"/>
    <w:rsid w:val="00600222"/>
    <w:rsid w:val="0060073B"/>
    <w:rsid w:val="00600C2A"/>
    <w:rsid w:val="00600D3F"/>
    <w:rsid w:val="00600E8F"/>
    <w:rsid w:val="00600EFC"/>
    <w:rsid w:val="00601530"/>
    <w:rsid w:val="00601831"/>
    <w:rsid w:val="00601FFE"/>
    <w:rsid w:val="006022E8"/>
    <w:rsid w:val="0060239C"/>
    <w:rsid w:val="0060255E"/>
    <w:rsid w:val="00602840"/>
    <w:rsid w:val="0060284C"/>
    <w:rsid w:val="00602D2E"/>
    <w:rsid w:val="00602DA5"/>
    <w:rsid w:val="00602F75"/>
    <w:rsid w:val="0060350A"/>
    <w:rsid w:val="00603545"/>
    <w:rsid w:val="00603B50"/>
    <w:rsid w:val="00604430"/>
    <w:rsid w:val="00604507"/>
    <w:rsid w:val="00604DD4"/>
    <w:rsid w:val="006055D2"/>
    <w:rsid w:val="00605620"/>
    <w:rsid w:val="006059A5"/>
    <w:rsid w:val="00605CF5"/>
    <w:rsid w:val="00605E2C"/>
    <w:rsid w:val="0060660E"/>
    <w:rsid w:val="006079C1"/>
    <w:rsid w:val="00607A73"/>
    <w:rsid w:val="00610137"/>
    <w:rsid w:val="00610384"/>
    <w:rsid w:val="00610417"/>
    <w:rsid w:val="00610B0C"/>
    <w:rsid w:val="00610C95"/>
    <w:rsid w:val="0061116F"/>
    <w:rsid w:val="00611374"/>
    <w:rsid w:val="00611517"/>
    <w:rsid w:val="006117EC"/>
    <w:rsid w:val="00611B1E"/>
    <w:rsid w:val="00611C9E"/>
    <w:rsid w:val="0061246F"/>
    <w:rsid w:val="00612BC3"/>
    <w:rsid w:val="00612DCA"/>
    <w:rsid w:val="0061322C"/>
    <w:rsid w:val="0061388E"/>
    <w:rsid w:val="00613F32"/>
    <w:rsid w:val="00614908"/>
    <w:rsid w:val="0061596A"/>
    <w:rsid w:val="00615C81"/>
    <w:rsid w:val="006170B6"/>
    <w:rsid w:val="006170EA"/>
    <w:rsid w:val="00617ACA"/>
    <w:rsid w:val="00620A38"/>
    <w:rsid w:val="00620D79"/>
    <w:rsid w:val="006213B0"/>
    <w:rsid w:val="00621729"/>
    <w:rsid w:val="006221CD"/>
    <w:rsid w:val="006224F0"/>
    <w:rsid w:val="006227A5"/>
    <w:rsid w:val="00623C04"/>
    <w:rsid w:val="00623E71"/>
    <w:rsid w:val="00624469"/>
    <w:rsid w:val="00624564"/>
    <w:rsid w:val="00624672"/>
    <w:rsid w:val="00624CEB"/>
    <w:rsid w:val="00624DF8"/>
    <w:rsid w:val="00624E20"/>
    <w:rsid w:val="006255B1"/>
    <w:rsid w:val="00625822"/>
    <w:rsid w:val="0062585D"/>
    <w:rsid w:val="00626040"/>
    <w:rsid w:val="0062608D"/>
    <w:rsid w:val="00626892"/>
    <w:rsid w:val="00626950"/>
    <w:rsid w:val="00626BE1"/>
    <w:rsid w:val="00626C6C"/>
    <w:rsid w:val="006274A7"/>
    <w:rsid w:val="0062798A"/>
    <w:rsid w:val="00627BA2"/>
    <w:rsid w:val="006304F4"/>
    <w:rsid w:val="00630931"/>
    <w:rsid w:val="00630A46"/>
    <w:rsid w:val="00630A79"/>
    <w:rsid w:val="00631122"/>
    <w:rsid w:val="00631F92"/>
    <w:rsid w:val="00632654"/>
    <w:rsid w:val="00632A84"/>
    <w:rsid w:val="00632DD8"/>
    <w:rsid w:val="00633050"/>
    <w:rsid w:val="00633407"/>
    <w:rsid w:val="0063383B"/>
    <w:rsid w:val="00633A50"/>
    <w:rsid w:val="00633C1F"/>
    <w:rsid w:val="00633FC4"/>
    <w:rsid w:val="00633FD7"/>
    <w:rsid w:val="00634832"/>
    <w:rsid w:val="006348A6"/>
    <w:rsid w:val="00634A4B"/>
    <w:rsid w:val="00634BB8"/>
    <w:rsid w:val="006350F6"/>
    <w:rsid w:val="00635400"/>
    <w:rsid w:val="00635B2C"/>
    <w:rsid w:val="0063630F"/>
    <w:rsid w:val="00636541"/>
    <w:rsid w:val="00636B60"/>
    <w:rsid w:val="00636F0B"/>
    <w:rsid w:val="0063714B"/>
    <w:rsid w:val="00637670"/>
    <w:rsid w:val="0063785A"/>
    <w:rsid w:val="00637B88"/>
    <w:rsid w:val="00637B98"/>
    <w:rsid w:val="00637C25"/>
    <w:rsid w:val="006405C8"/>
    <w:rsid w:val="00640DCE"/>
    <w:rsid w:val="006413BC"/>
    <w:rsid w:val="00641442"/>
    <w:rsid w:val="00641A49"/>
    <w:rsid w:val="00641C5A"/>
    <w:rsid w:val="00642C1B"/>
    <w:rsid w:val="0064340F"/>
    <w:rsid w:val="006445C3"/>
    <w:rsid w:val="00645892"/>
    <w:rsid w:val="00646473"/>
    <w:rsid w:val="00646CA6"/>
    <w:rsid w:val="00646DCD"/>
    <w:rsid w:val="00646E85"/>
    <w:rsid w:val="0064726B"/>
    <w:rsid w:val="00647991"/>
    <w:rsid w:val="00647D7A"/>
    <w:rsid w:val="00647EB1"/>
    <w:rsid w:val="006504E1"/>
    <w:rsid w:val="006505A2"/>
    <w:rsid w:val="006508B9"/>
    <w:rsid w:val="006508EA"/>
    <w:rsid w:val="00651574"/>
    <w:rsid w:val="00651A2F"/>
    <w:rsid w:val="00651AC3"/>
    <w:rsid w:val="0065217F"/>
    <w:rsid w:val="0065306F"/>
    <w:rsid w:val="00653ABD"/>
    <w:rsid w:val="00653B4C"/>
    <w:rsid w:val="00653D2C"/>
    <w:rsid w:val="0065421B"/>
    <w:rsid w:val="006543A1"/>
    <w:rsid w:val="00654FC3"/>
    <w:rsid w:val="00654FFC"/>
    <w:rsid w:val="00655D49"/>
    <w:rsid w:val="0065606E"/>
    <w:rsid w:val="00656203"/>
    <w:rsid w:val="00656515"/>
    <w:rsid w:val="00656B51"/>
    <w:rsid w:val="00656D58"/>
    <w:rsid w:val="00657397"/>
    <w:rsid w:val="006573CE"/>
    <w:rsid w:val="006577F6"/>
    <w:rsid w:val="00657B0F"/>
    <w:rsid w:val="00657CEC"/>
    <w:rsid w:val="00657E50"/>
    <w:rsid w:val="006604B1"/>
    <w:rsid w:val="00660CE4"/>
    <w:rsid w:val="00660FC6"/>
    <w:rsid w:val="006611DC"/>
    <w:rsid w:val="006620DA"/>
    <w:rsid w:val="006624E2"/>
    <w:rsid w:val="006626BF"/>
    <w:rsid w:val="0066291A"/>
    <w:rsid w:val="00662A79"/>
    <w:rsid w:val="006638E1"/>
    <w:rsid w:val="006642DE"/>
    <w:rsid w:val="006646AF"/>
    <w:rsid w:val="00664AC4"/>
    <w:rsid w:val="00664D2F"/>
    <w:rsid w:val="00664DF8"/>
    <w:rsid w:val="00664FE1"/>
    <w:rsid w:val="0066546D"/>
    <w:rsid w:val="00665AAE"/>
    <w:rsid w:val="0066614A"/>
    <w:rsid w:val="00666733"/>
    <w:rsid w:val="00666A41"/>
    <w:rsid w:val="00666FEB"/>
    <w:rsid w:val="00667B2D"/>
    <w:rsid w:val="00667EE6"/>
    <w:rsid w:val="0067005B"/>
    <w:rsid w:val="0067027F"/>
    <w:rsid w:val="00670830"/>
    <w:rsid w:val="006708C5"/>
    <w:rsid w:val="00670C34"/>
    <w:rsid w:val="00670D2A"/>
    <w:rsid w:val="0067128E"/>
    <w:rsid w:val="006717C6"/>
    <w:rsid w:val="006727F3"/>
    <w:rsid w:val="00672995"/>
    <w:rsid w:val="006729C1"/>
    <w:rsid w:val="00672F23"/>
    <w:rsid w:val="006734B3"/>
    <w:rsid w:val="00673834"/>
    <w:rsid w:val="00673972"/>
    <w:rsid w:val="006739CD"/>
    <w:rsid w:val="00673DF6"/>
    <w:rsid w:val="00674107"/>
    <w:rsid w:val="006750BD"/>
    <w:rsid w:val="00675A33"/>
    <w:rsid w:val="00676086"/>
    <w:rsid w:val="00676674"/>
    <w:rsid w:val="00676947"/>
    <w:rsid w:val="0067701C"/>
    <w:rsid w:val="006770A8"/>
    <w:rsid w:val="006771F0"/>
    <w:rsid w:val="00677A69"/>
    <w:rsid w:val="006812DD"/>
    <w:rsid w:val="00682623"/>
    <w:rsid w:val="00682BDA"/>
    <w:rsid w:val="00682FA4"/>
    <w:rsid w:val="0068338C"/>
    <w:rsid w:val="0068364A"/>
    <w:rsid w:val="00684587"/>
    <w:rsid w:val="00684B07"/>
    <w:rsid w:val="00684FC3"/>
    <w:rsid w:val="006850D0"/>
    <w:rsid w:val="0068582B"/>
    <w:rsid w:val="0068595E"/>
    <w:rsid w:val="006863F3"/>
    <w:rsid w:val="0068647C"/>
    <w:rsid w:val="006866B0"/>
    <w:rsid w:val="0068685C"/>
    <w:rsid w:val="00686F73"/>
    <w:rsid w:val="006870AC"/>
    <w:rsid w:val="006900BD"/>
    <w:rsid w:val="00690EC8"/>
    <w:rsid w:val="00690EF4"/>
    <w:rsid w:val="006916D8"/>
    <w:rsid w:val="006919BD"/>
    <w:rsid w:val="00691D8A"/>
    <w:rsid w:val="00691DD0"/>
    <w:rsid w:val="00691F81"/>
    <w:rsid w:val="00692050"/>
    <w:rsid w:val="00692ABF"/>
    <w:rsid w:val="00692DB8"/>
    <w:rsid w:val="00693998"/>
    <w:rsid w:val="00693C46"/>
    <w:rsid w:val="00694059"/>
    <w:rsid w:val="0069434C"/>
    <w:rsid w:val="0069490B"/>
    <w:rsid w:val="006949DF"/>
    <w:rsid w:val="00694A78"/>
    <w:rsid w:val="00694E53"/>
    <w:rsid w:val="006958D7"/>
    <w:rsid w:val="00696387"/>
    <w:rsid w:val="00696A9E"/>
    <w:rsid w:val="00696C64"/>
    <w:rsid w:val="00696E5D"/>
    <w:rsid w:val="006970BD"/>
    <w:rsid w:val="00697547"/>
    <w:rsid w:val="00697799"/>
    <w:rsid w:val="006978A7"/>
    <w:rsid w:val="006A032C"/>
    <w:rsid w:val="006A07AB"/>
    <w:rsid w:val="006A07C4"/>
    <w:rsid w:val="006A08AE"/>
    <w:rsid w:val="006A093D"/>
    <w:rsid w:val="006A0D8E"/>
    <w:rsid w:val="006A12E1"/>
    <w:rsid w:val="006A13E9"/>
    <w:rsid w:val="006A1ACF"/>
    <w:rsid w:val="006A270C"/>
    <w:rsid w:val="006A31B1"/>
    <w:rsid w:val="006A34B3"/>
    <w:rsid w:val="006A3670"/>
    <w:rsid w:val="006A3B0A"/>
    <w:rsid w:val="006A3E2B"/>
    <w:rsid w:val="006A42A5"/>
    <w:rsid w:val="006A42C2"/>
    <w:rsid w:val="006A4311"/>
    <w:rsid w:val="006A4AB8"/>
    <w:rsid w:val="006A4C34"/>
    <w:rsid w:val="006A4CFC"/>
    <w:rsid w:val="006A5D82"/>
    <w:rsid w:val="006A65F1"/>
    <w:rsid w:val="006A66F0"/>
    <w:rsid w:val="006A6733"/>
    <w:rsid w:val="006A698A"/>
    <w:rsid w:val="006A6BEE"/>
    <w:rsid w:val="006A7270"/>
    <w:rsid w:val="006A74B2"/>
    <w:rsid w:val="006A78ED"/>
    <w:rsid w:val="006A7956"/>
    <w:rsid w:val="006A7D7B"/>
    <w:rsid w:val="006B05F2"/>
    <w:rsid w:val="006B0D32"/>
    <w:rsid w:val="006B0D91"/>
    <w:rsid w:val="006B0D9C"/>
    <w:rsid w:val="006B0F10"/>
    <w:rsid w:val="006B127F"/>
    <w:rsid w:val="006B1280"/>
    <w:rsid w:val="006B170C"/>
    <w:rsid w:val="006B176C"/>
    <w:rsid w:val="006B1982"/>
    <w:rsid w:val="006B232C"/>
    <w:rsid w:val="006B27DC"/>
    <w:rsid w:val="006B2870"/>
    <w:rsid w:val="006B29B5"/>
    <w:rsid w:val="006B2CA3"/>
    <w:rsid w:val="006B32C2"/>
    <w:rsid w:val="006B3982"/>
    <w:rsid w:val="006B3B2C"/>
    <w:rsid w:val="006B46ED"/>
    <w:rsid w:val="006B4A38"/>
    <w:rsid w:val="006B4CDF"/>
    <w:rsid w:val="006B4FE2"/>
    <w:rsid w:val="006B5158"/>
    <w:rsid w:val="006B54BA"/>
    <w:rsid w:val="006B5935"/>
    <w:rsid w:val="006B61AA"/>
    <w:rsid w:val="006B6988"/>
    <w:rsid w:val="006B6D35"/>
    <w:rsid w:val="006B74D8"/>
    <w:rsid w:val="006B7C7C"/>
    <w:rsid w:val="006C022A"/>
    <w:rsid w:val="006C039F"/>
    <w:rsid w:val="006C0915"/>
    <w:rsid w:val="006C0CD3"/>
    <w:rsid w:val="006C1C2F"/>
    <w:rsid w:val="006C2295"/>
    <w:rsid w:val="006C229E"/>
    <w:rsid w:val="006C26BC"/>
    <w:rsid w:val="006C2789"/>
    <w:rsid w:val="006C2A0A"/>
    <w:rsid w:val="006C2CB0"/>
    <w:rsid w:val="006C325A"/>
    <w:rsid w:val="006C388F"/>
    <w:rsid w:val="006C44B9"/>
    <w:rsid w:val="006C450D"/>
    <w:rsid w:val="006C458C"/>
    <w:rsid w:val="006C4E5F"/>
    <w:rsid w:val="006C5621"/>
    <w:rsid w:val="006C5E86"/>
    <w:rsid w:val="006C635A"/>
    <w:rsid w:val="006C6493"/>
    <w:rsid w:val="006C6664"/>
    <w:rsid w:val="006C674C"/>
    <w:rsid w:val="006C6AAD"/>
    <w:rsid w:val="006C701B"/>
    <w:rsid w:val="006C7344"/>
    <w:rsid w:val="006C7ADB"/>
    <w:rsid w:val="006D0B20"/>
    <w:rsid w:val="006D0F93"/>
    <w:rsid w:val="006D28B1"/>
    <w:rsid w:val="006D2A5A"/>
    <w:rsid w:val="006D3EE2"/>
    <w:rsid w:val="006D41C4"/>
    <w:rsid w:val="006D438B"/>
    <w:rsid w:val="006D485A"/>
    <w:rsid w:val="006D4EBA"/>
    <w:rsid w:val="006D54EA"/>
    <w:rsid w:val="006D5A7C"/>
    <w:rsid w:val="006D5B84"/>
    <w:rsid w:val="006D5FFE"/>
    <w:rsid w:val="006D67E6"/>
    <w:rsid w:val="006D69E4"/>
    <w:rsid w:val="006D7013"/>
    <w:rsid w:val="006D75AF"/>
    <w:rsid w:val="006D7BCE"/>
    <w:rsid w:val="006D7F53"/>
    <w:rsid w:val="006E0118"/>
    <w:rsid w:val="006E0436"/>
    <w:rsid w:val="006E0E5D"/>
    <w:rsid w:val="006E0F94"/>
    <w:rsid w:val="006E1C4C"/>
    <w:rsid w:val="006E1E4E"/>
    <w:rsid w:val="006E1F97"/>
    <w:rsid w:val="006E26E6"/>
    <w:rsid w:val="006E2B71"/>
    <w:rsid w:val="006E3279"/>
    <w:rsid w:val="006E3294"/>
    <w:rsid w:val="006E3816"/>
    <w:rsid w:val="006E40C7"/>
    <w:rsid w:val="006E47D0"/>
    <w:rsid w:val="006E5230"/>
    <w:rsid w:val="006E5E62"/>
    <w:rsid w:val="006E67AC"/>
    <w:rsid w:val="006E6EB2"/>
    <w:rsid w:val="006E7057"/>
    <w:rsid w:val="006E71A7"/>
    <w:rsid w:val="006E72CE"/>
    <w:rsid w:val="006E77B9"/>
    <w:rsid w:val="006E77CA"/>
    <w:rsid w:val="006E7890"/>
    <w:rsid w:val="006F1399"/>
    <w:rsid w:val="006F2DFF"/>
    <w:rsid w:val="006F3F67"/>
    <w:rsid w:val="006F4144"/>
    <w:rsid w:val="006F4384"/>
    <w:rsid w:val="006F4765"/>
    <w:rsid w:val="006F4BD7"/>
    <w:rsid w:val="006F4C5C"/>
    <w:rsid w:val="006F52C2"/>
    <w:rsid w:val="006F5784"/>
    <w:rsid w:val="006F5CF9"/>
    <w:rsid w:val="006F61D1"/>
    <w:rsid w:val="006F61F8"/>
    <w:rsid w:val="006F652B"/>
    <w:rsid w:val="006F6C6B"/>
    <w:rsid w:val="006F6D64"/>
    <w:rsid w:val="006F71A4"/>
    <w:rsid w:val="006F7415"/>
    <w:rsid w:val="006F7743"/>
    <w:rsid w:val="006F783F"/>
    <w:rsid w:val="006F795C"/>
    <w:rsid w:val="006F7FEA"/>
    <w:rsid w:val="00700546"/>
    <w:rsid w:val="00700C4C"/>
    <w:rsid w:val="0070116E"/>
    <w:rsid w:val="007011E4"/>
    <w:rsid w:val="00701765"/>
    <w:rsid w:val="007036BA"/>
    <w:rsid w:val="007037FB"/>
    <w:rsid w:val="00703930"/>
    <w:rsid w:val="007039A2"/>
    <w:rsid w:val="00703BC7"/>
    <w:rsid w:val="00703ECC"/>
    <w:rsid w:val="0070400F"/>
    <w:rsid w:val="00704147"/>
    <w:rsid w:val="007054BE"/>
    <w:rsid w:val="00705CEA"/>
    <w:rsid w:val="00705FAB"/>
    <w:rsid w:val="007067A6"/>
    <w:rsid w:val="00706881"/>
    <w:rsid w:val="00707484"/>
    <w:rsid w:val="007075B7"/>
    <w:rsid w:val="00707C2F"/>
    <w:rsid w:val="00707E39"/>
    <w:rsid w:val="00707E45"/>
    <w:rsid w:val="007100A6"/>
    <w:rsid w:val="00710601"/>
    <w:rsid w:val="00710987"/>
    <w:rsid w:val="00710A7A"/>
    <w:rsid w:val="0071135F"/>
    <w:rsid w:val="00711E5E"/>
    <w:rsid w:val="007120EB"/>
    <w:rsid w:val="007132F4"/>
    <w:rsid w:val="00714084"/>
    <w:rsid w:val="00714DDE"/>
    <w:rsid w:val="00715A43"/>
    <w:rsid w:val="00716639"/>
    <w:rsid w:val="00716E39"/>
    <w:rsid w:val="00717ADE"/>
    <w:rsid w:val="00717E36"/>
    <w:rsid w:val="00720497"/>
    <w:rsid w:val="00720FDA"/>
    <w:rsid w:val="00721249"/>
    <w:rsid w:val="00721309"/>
    <w:rsid w:val="00721740"/>
    <w:rsid w:val="007217A5"/>
    <w:rsid w:val="00721CE8"/>
    <w:rsid w:val="00721EBF"/>
    <w:rsid w:val="00722929"/>
    <w:rsid w:val="00723237"/>
    <w:rsid w:val="00723626"/>
    <w:rsid w:val="0072385B"/>
    <w:rsid w:val="00723B11"/>
    <w:rsid w:val="00723D14"/>
    <w:rsid w:val="00723E3A"/>
    <w:rsid w:val="007243AD"/>
    <w:rsid w:val="007244C8"/>
    <w:rsid w:val="00724C8B"/>
    <w:rsid w:val="00724F7E"/>
    <w:rsid w:val="007252BE"/>
    <w:rsid w:val="00725912"/>
    <w:rsid w:val="0072610C"/>
    <w:rsid w:val="0072635D"/>
    <w:rsid w:val="0072779C"/>
    <w:rsid w:val="00727A39"/>
    <w:rsid w:val="00727B61"/>
    <w:rsid w:val="007300F4"/>
    <w:rsid w:val="007303BA"/>
    <w:rsid w:val="00730800"/>
    <w:rsid w:val="00730B2B"/>
    <w:rsid w:val="00730F45"/>
    <w:rsid w:val="00731095"/>
    <w:rsid w:val="007316CB"/>
    <w:rsid w:val="00731DD9"/>
    <w:rsid w:val="00732705"/>
    <w:rsid w:val="00733A8F"/>
    <w:rsid w:val="00733B32"/>
    <w:rsid w:val="00733DC0"/>
    <w:rsid w:val="00734429"/>
    <w:rsid w:val="007349A8"/>
    <w:rsid w:val="00734F1C"/>
    <w:rsid w:val="00735089"/>
    <w:rsid w:val="007350F5"/>
    <w:rsid w:val="0073552D"/>
    <w:rsid w:val="007359F8"/>
    <w:rsid w:val="00736117"/>
    <w:rsid w:val="00736120"/>
    <w:rsid w:val="00736C65"/>
    <w:rsid w:val="00737439"/>
    <w:rsid w:val="0073748A"/>
    <w:rsid w:val="007375C5"/>
    <w:rsid w:val="00737A82"/>
    <w:rsid w:val="00737E20"/>
    <w:rsid w:val="00741B22"/>
    <w:rsid w:val="00741C4D"/>
    <w:rsid w:val="00741F7D"/>
    <w:rsid w:val="00742190"/>
    <w:rsid w:val="00742287"/>
    <w:rsid w:val="00742382"/>
    <w:rsid w:val="007425B4"/>
    <w:rsid w:val="00742A99"/>
    <w:rsid w:val="00742D7F"/>
    <w:rsid w:val="00742E00"/>
    <w:rsid w:val="00742E71"/>
    <w:rsid w:val="0074311E"/>
    <w:rsid w:val="00743426"/>
    <w:rsid w:val="00743F94"/>
    <w:rsid w:val="007442F2"/>
    <w:rsid w:val="00744A61"/>
    <w:rsid w:val="00744D85"/>
    <w:rsid w:val="00744F90"/>
    <w:rsid w:val="00745412"/>
    <w:rsid w:val="007454C3"/>
    <w:rsid w:val="007454E2"/>
    <w:rsid w:val="00745CEB"/>
    <w:rsid w:val="00746558"/>
    <w:rsid w:val="00746C39"/>
    <w:rsid w:val="00746F9D"/>
    <w:rsid w:val="00747358"/>
    <w:rsid w:val="007474C2"/>
    <w:rsid w:val="00750085"/>
    <w:rsid w:val="0075016A"/>
    <w:rsid w:val="0075029D"/>
    <w:rsid w:val="0075080A"/>
    <w:rsid w:val="00750E54"/>
    <w:rsid w:val="00751226"/>
    <w:rsid w:val="00751BBA"/>
    <w:rsid w:val="0075210D"/>
    <w:rsid w:val="007521A8"/>
    <w:rsid w:val="00752659"/>
    <w:rsid w:val="0075281D"/>
    <w:rsid w:val="00752BB9"/>
    <w:rsid w:val="00752C6C"/>
    <w:rsid w:val="00753364"/>
    <w:rsid w:val="007545FC"/>
    <w:rsid w:val="00754DC1"/>
    <w:rsid w:val="00755282"/>
    <w:rsid w:val="007555E8"/>
    <w:rsid w:val="007562F5"/>
    <w:rsid w:val="00756350"/>
    <w:rsid w:val="0075647C"/>
    <w:rsid w:val="00756974"/>
    <w:rsid w:val="00757438"/>
    <w:rsid w:val="007575B7"/>
    <w:rsid w:val="007600C3"/>
    <w:rsid w:val="00760485"/>
    <w:rsid w:val="007605A1"/>
    <w:rsid w:val="00760C33"/>
    <w:rsid w:val="00760D40"/>
    <w:rsid w:val="007612A6"/>
    <w:rsid w:val="0076170F"/>
    <w:rsid w:val="00761961"/>
    <w:rsid w:val="00761C22"/>
    <w:rsid w:val="00762065"/>
    <w:rsid w:val="007628E9"/>
    <w:rsid w:val="00762D68"/>
    <w:rsid w:val="00762EAF"/>
    <w:rsid w:val="00762F7F"/>
    <w:rsid w:val="00762FB7"/>
    <w:rsid w:val="00762FF8"/>
    <w:rsid w:val="0076347C"/>
    <w:rsid w:val="0076372D"/>
    <w:rsid w:val="00763EA1"/>
    <w:rsid w:val="00765706"/>
    <w:rsid w:val="00765BBB"/>
    <w:rsid w:val="00766677"/>
    <w:rsid w:val="00766C01"/>
    <w:rsid w:val="00766EDE"/>
    <w:rsid w:val="007670CA"/>
    <w:rsid w:val="007678FA"/>
    <w:rsid w:val="00767AF4"/>
    <w:rsid w:val="00767D0D"/>
    <w:rsid w:val="00767DD8"/>
    <w:rsid w:val="00767E12"/>
    <w:rsid w:val="00767F97"/>
    <w:rsid w:val="0077009A"/>
    <w:rsid w:val="00770130"/>
    <w:rsid w:val="0077050F"/>
    <w:rsid w:val="00770CEB"/>
    <w:rsid w:val="00771372"/>
    <w:rsid w:val="00771866"/>
    <w:rsid w:val="00771A39"/>
    <w:rsid w:val="00771BF4"/>
    <w:rsid w:val="00772074"/>
    <w:rsid w:val="00772C6A"/>
    <w:rsid w:val="007730A4"/>
    <w:rsid w:val="00773262"/>
    <w:rsid w:val="0077455C"/>
    <w:rsid w:val="00774E4C"/>
    <w:rsid w:val="00774F47"/>
    <w:rsid w:val="0077519A"/>
    <w:rsid w:val="007759F8"/>
    <w:rsid w:val="00775BC0"/>
    <w:rsid w:val="0077652F"/>
    <w:rsid w:val="007767F6"/>
    <w:rsid w:val="00776A5B"/>
    <w:rsid w:val="007772E2"/>
    <w:rsid w:val="00777524"/>
    <w:rsid w:val="00777667"/>
    <w:rsid w:val="00777B1F"/>
    <w:rsid w:val="00780420"/>
    <w:rsid w:val="0078181F"/>
    <w:rsid w:val="00781B6B"/>
    <w:rsid w:val="00781F2D"/>
    <w:rsid w:val="00781FF6"/>
    <w:rsid w:val="0078209A"/>
    <w:rsid w:val="007823CB"/>
    <w:rsid w:val="007829CC"/>
    <w:rsid w:val="007835D0"/>
    <w:rsid w:val="0078482C"/>
    <w:rsid w:val="007848A5"/>
    <w:rsid w:val="00784D81"/>
    <w:rsid w:val="007854A5"/>
    <w:rsid w:val="00785A2C"/>
    <w:rsid w:val="00785BA4"/>
    <w:rsid w:val="007861F9"/>
    <w:rsid w:val="00786D03"/>
    <w:rsid w:val="00787D47"/>
    <w:rsid w:val="0079040D"/>
    <w:rsid w:val="007907C6"/>
    <w:rsid w:val="00790C9A"/>
    <w:rsid w:val="00791857"/>
    <w:rsid w:val="00791C36"/>
    <w:rsid w:val="007920A7"/>
    <w:rsid w:val="007922B2"/>
    <w:rsid w:val="007927C6"/>
    <w:rsid w:val="007929DC"/>
    <w:rsid w:val="00792C6E"/>
    <w:rsid w:val="00793B05"/>
    <w:rsid w:val="00793FA1"/>
    <w:rsid w:val="007946A5"/>
    <w:rsid w:val="007950B4"/>
    <w:rsid w:val="00796301"/>
    <w:rsid w:val="00796404"/>
    <w:rsid w:val="00796959"/>
    <w:rsid w:val="0079716A"/>
    <w:rsid w:val="00797670"/>
    <w:rsid w:val="00797F08"/>
    <w:rsid w:val="00797FCA"/>
    <w:rsid w:val="007A040F"/>
    <w:rsid w:val="007A0577"/>
    <w:rsid w:val="007A06AA"/>
    <w:rsid w:val="007A0B9B"/>
    <w:rsid w:val="007A0CF6"/>
    <w:rsid w:val="007A0CFE"/>
    <w:rsid w:val="007A0F1B"/>
    <w:rsid w:val="007A10C4"/>
    <w:rsid w:val="007A1C3A"/>
    <w:rsid w:val="007A1CAE"/>
    <w:rsid w:val="007A2124"/>
    <w:rsid w:val="007A229F"/>
    <w:rsid w:val="007A29F2"/>
    <w:rsid w:val="007A2B0D"/>
    <w:rsid w:val="007A2C8F"/>
    <w:rsid w:val="007A2D7D"/>
    <w:rsid w:val="007A2DB9"/>
    <w:rsid w:val="007A3793"/>
    <w:rsid w:val="007A4336"/>
    <w:rsid w:val="007A57A8"/>
    <w:rsid w:val="007A6263"/>
    <w:rsid w:val="007A6913"/>
    <w:rsid w:val="007A6999"/>
    <w:rsid w:val="007A705C"/>
    <w:rsid w:val="007A77A6"/>
    <w:rsid w:val="007A7C37"/>
    <w:rsid w:val="007B0B5C"/>
    <w:rsid w:val="007B1011"/>
    <w:rsid w:val="007B15C8"/>
    <w:rsid w:val="007B15D7"/>
    <w:rsid w:val="007B16CB"/>
    <w:rsid w:val="007B22F0"/>
    <w:rsid w:val="007B23FE"/>
    <w:rsid w:val="007B2651"/>
    <w:rsid w:val="007B270E"/>
    <w:rsid w:val="007B2FD5"/>
    <w:rsid w:val="007B2FDB"/>
    <w:rsid w:val="007B448B"/>
    <w:rsid w:val="007B581C"/>
    <w:rsid w:val="007B58F2"/>
    <w:rsid w:val="007B5939"/>
    <w:rsid w:val="007B59E6"/>
    <w:rsid w:val="007B5D94"/>
    <w:rsid w:val="007B69FA"/>
    <w:rsid w:val="007B6CF6"/>
    <w:rsid w:val="007B70A5"/>
    <w:rsid w:val="007B719B"/>
    <w:rsid w:val="007B7EE7"/>
    <w:rsid w:val="007C0904"/>
    <w:rsid w:val="007C0AE9"/>
    <w:rsid w:val="007C11C3"/>
    <w:rsid w:val="007C15F3"/>
    <w:rsid w:val="007C1BCF"/>
    <w:rsid w:val="007C1C0E"/>
    <w:rsid w:val="007C1C6B"/>
    <w:rsid w:val="007C22F2"/>
    <w:rsid w:val="007C26CC"/>
    <w:rsid w:val="007C2AEA"/>
    <w:rsid w:val="007C2EEF"/>
    <w:rsid w:val="007C332F"/>
    <w:rsid w:val="007C376C"/>
    <w:rsid w:val="007C37A8"/>
    <w:rsid w:val="007C3B59"/>
    <w:rsid w:val="007C3BA5"/>
    <w:rsid w:val="007C3CA4"/>
    <w:rsid w:val="007C3D74"/>
    <w:rsid w:val="007C4099"/>
    <w:rsid w:val="007C4421"/>
    <w:rsid w:val="007C4998"/>
    <w:rsid w:val="007C4A5D"/>
    <w:rsid w:val="007C56E8"/>
    <w:rsid w:val="007C5AA0"/>
    <w:rsid w:val="007C63D0"/>
    <w:rsid w:val="007C6554"/>
    <w:rsid w:val="007C6579"/>
    <w:rsid w:val="007C6796"/>
    <w:rsid w:val="007C68FB"/>
    <w:rsid w:val="007C69C9"/>
    <w:rsid w:val="007C6FB8"/>
    <w:rsid w:val="007C7270"/>
    <w:rsid w:val="007D0B92"/>
    <w:rsid w:val="007D0BC1"/>
    <w:rsid w:val="007D109F"/>
    <w:rsid w:val="007D10E3"/>
    <w:rsid w:val="007D115E"/>
    <w:rsid w:val="007D1A13"/>
    <w:rsid w:val="007D1F41"/>
    <w:rsid w:val="007D2742"/>
    <w:rsid w:val="007D3412"/>
    <w:rsid w:val="007D3490"/>
    <w:rsid w:val="007D3DC9"/>
    <w:rsid w:val="007D3EC8"/>
    <w:rsid w:val="007D406E"/>
    <w:rsid w:val="007D4355"/>
    <w:rsid w:val="007D44A4"/>
    <w:rsid w:val="007D4AD7"/>
    <w:rsid w:val="007D5601"/>
    <w:rsid w:val="007D5AD8"/>
    <w:rsid w:val="007D5B79"/>
    <w:rsid w:val="007D5E3B"/>
    <w:rsid w:val="007D6CC9"/>
    <w:rsid w:val="007D7302"/>
    <w:rsid w:val="007D7C2A"/>
    <w:rsid w:val="007D7DDC"/>
    <w:rsid w:val="007D7F39"/>
    <w:rsid w:val="007E0154"/>
    <w:rsid w:val="007E0178"/>
    <w:rsid w:val="007E0298"/>
    <w:rsid w:val="007E0318"/>
    <w:rsid w:val="007E0F5E"/>
    <w:rsid w:val="007E16C4"/>
    <w:rsid w:val="007E19FB"/>
    <w:rsid w:val="007E21DC"/>
    <w:rsid w:val="007E2210"/>
    <w:rsid w:val="007E2225"/>
    <w:rsid w:val="007E2339"/>
    <w:rsid w:val="007E248C"/>
    <w:rsid w:val="007E2AFB"/>
    <w:rsid w:val="007E2DF9"/>
    <w:rsid w:val="007E3894"/>
    <w:rsid w:val="007E4A26"/>
    <w:rsid w:val="007E4A53"/>
    <w:rsid w:val="007E4B8D"/>
    <w:rsid w:val="007E4F31"/>
    <w:rsid w:val="007E5764"/>
    <w:rsid w:val="007E5B68"/>
    <w:rsid w:val="007E6742"/>
    <w:rsid w:val="007E6B24"/>
    <w:rsid w:val="007E6BCB"/>
    <w:rsid w:val="007E71AE"/>
    <w:rsid w:val="007E71FA"/>
    <w:rsid w:val="007E7850"/>
    <w:rsid w:val="007E7863"/>
    <w:rsid w:val="007E7B39"/>
    <w:rsid w:val="007F15AE"/>
    <w:rsid w:val="007F1C8D"/>
    <w:rsid w:val="007F22DD"/>
    <w:rsid w:val="007F24CB"/>
    <w:rsid w:val="007F3171"/>
    <w:rsid w:val="007F3816"/>
    <w:rsid w:val="007F38CB"/>
    <w:rsid w:val="007F3B2E"/>
    <w:rsid w:val="007F4319"/>
    <w:rsid w:val="007F439B"/>
    <w:rsid w:val="007F45C0"/>
    <w:rsid w:val="007F4959"/>
    <w:rsid w:val="007F4DA0"/>
    <w:rsid w:val="007F4E3F"/>
    <w:rsid w:val="007F4F66"/>
    <w:rsid w:val="007F5C9E"/>
    <w:rsid w:val="007F6726"/>
    <w:rsid w:val="007F689F"/>
    <w:rsid w:val="007F7082"/>
    <w:rsid w:val="007F71DB"/>
    <w:rsid w:val="007F74AB"/>
    <w:rsid w:val="007F7713"/>
    <w:rsid w:val="007F7746"/>
    <w:rsid w:val="007F7B65"/>
    <w:rsid w:val="0080030F"/>
    <w:rsid w:val="00800C87"/>
    <w:rsid w:val="008012A2"/>
    <w:rsid w:val="008018F0"/>
    <w:rsid w:val="00801C48"/>
    <w:rsid w:val="00801EC1"/>
    <w:rsid w:val="008021E5"/>
    <w:rsid w:val="008024A8"/>
    <w:rsid w:val="00802886"/>
    <w:rsid w:val="00803037"/>
    <w:rsid w:val="008032B9"/>
    <w:rsid w:val="0080333B"/>
    <w:rsid w:val="00803569"/>
    <w:rsid w:val="0080409A"/>
    <w:rsid w:val="008041DF"/>
    <w:rsid w:val="008041EA"/>
    <w:rsid w:val="00804962"/>
    <w:rsid w:val="00804BAF"/>
    <w:rsid w:val="00804F8E"/>
    <w:rsid w:val="00804F98"/>
    <w:rsid w:val="008053E1"/>
    <w:rsid w:val="008054E1"/>
    <w:rsid w:val="008056BD"/>
    <w:rsid w:val="008068E6"/>
    <w:rsid w:val="00806E08"/>
    <w:rsid w:val="00807958"/>
    <w:rsid w:val="00807F94"/>
    <w:rsid w:val="0081018A"/>
    <w:rsid w:val="008101FD"/>
    <w:rsid w:val="00810387"/>
    <w:rsid w:val="0081042D"/>
    <w:rsid w:val="00810857"/>
    <w:rsid w:val="00810B25"/>
    <w:rsid w:val="00810B93"/>
    <w:rsid w:val="0081105B"/>
    <w:rsid w:val="008117DB"/>
    <w:rsid w:val="008117E3"/>
    <w:rsid w:val="0081184D"/>
    <w:rsid w:val="008120E0"/>
    <w:rsid w:val="0081237F"/>
    <w:rsid w:val="00813003"/>
    <w:rsid w:val="00813A5F"/>
    <w:rsid w:val="008140A7"/>
    <w:rsid w:val="0081415B"/>
    <w:rsid w:val="00814310"/>
    <w:rsid w:val="00814343"/>
    <w:rsid w:val="00814AC7"/>
    <w:rsid w:val="008150EA"/>
    <w:rsid w:val="00815225"/>
    <w:rsid w:val="008152AA"/>
    <w:rsid w:val="00815493"/>
    <w:rsid w:val="00815995"/>
    <w:rsid w:val="00815ED2"/>
    <w:rsid w:val="00816229"/>
    <w:rsid w:val="008168FC"/>
    <w:rsid w:val="00817217"/>
    <w:rsid w:val="008172E7"/>
    <w:rsid w:val="008174B8"/>
    <w:rsid w:val="00817758"/>
    <w:rsid w:val="00820015"/>
    <w:rsid w:val="00820B2F"/>
    <w:rsid w:val="00820DCD"/>
    <w:rsid w:val="00821005"/>
    <w:rsid w:val="0082199F"/>
    <w:rsid w:val="00821D04"/>
    <w:rsid w:val="0082316C"/>
    <w:rsid w:val="008235E7"/>
    <w:rsid w:val="00824760"/>
    <w:rsid w:val="0082509B"/>
    <w:rsid w:val="0082531A"/>
    <w:rsid w:val="008253A9"/>
    <w:rsid w:val="00825A96"/>
    <w:rsid w:val="00826103"/>
    <w:rsid w:val="00826285"/>
    <w:rsid w:val="0082634E"/>
    <w:rsid w:val="008265D7"/>
    <w:rsid w:val="00826662"/>
    <w:rsid w:val="00826EEE"/>
    <w:rsid w:val="0082717B"/>
    <w:rsid w:val="00827B92"/>
    <w:rsid w:val="00831341"/>
    <w:rsid w:val="00831618"/>
    <w:rsid w:val="00831D9B"/>
    <w:rsid w:val="00831DE0"/>
    <w:rsid w:val="008326FA"/>
    <w:rsid w:val="00832893"/>
    <w:rsid w:val="00832AFB"/>
    <w:rsid w:val="00832B86"/>
    <w:rsid w:val="00832C09"/>
    <w:rsid w:val="00832DFB"/>
    <w:rsid w:val="00832EA2"/>
    <w:rsid w:val="00833B00"/>
    <w:rsid w:val="00833F44"/>
    <w:rsid w:val="008352B8"/>
    <w:rsid w:val="008354AD"/>
    <w:rsid w:val="00835B6D"/>
    <w:rsid w:val="00835FFF"/>
    <w:rsid w:val="00837744"/>
    <w:rsid w:val="00837CD4"/>
    <w:rsid w:val="0084006D"/>
    <w:rsid w:val="0084010A"/>
    <w:rsid w:val="00840327"/>
    <w:rsid w:val="0084075C"/>
    <w:rsid w:val="00841B41"/>
    <w:rsid w:val="008420C9"/>
    <w:rsid w:val="008420CB"/>
    <w:rsid w:val="0084224C"/>
    <w:rsid w:val="008429C1"/>
    <w:rsid w:val="00843E92"/>
    <w:rsid w:val="008454F5"/>
    <w:rsid w:val="00845A8A"/>
    <w:rsid w:val="00846247"/>
    <w:rsid w:val="00846330"/>
    <w:rsid w:val="00846A35"/>
    <w:rsid w:val="00846D56"/>
    <w:rsid w:val="00847175"/>
    <w:rsid w:val="00847210"/>
    <w:rsid w:val="008500D1"/>
    <w:rsid w:val="0085011D"/>
    <w:rsid w:val="00850315"/>
    <w:rsid w:val="008507A6"/>
    <w:rsid w:val="00850B57"/>
    <w:rsid w:val="00851024"/>
    <w:rsid w:val="008511B2"/>
    <w:rsid w:val="008513D4"/>
    <w:rsid w:val="0085176D"/>
    <w:rsid w:val="008519BC"/>
    <w:rsid w:val="00851B39"/>
    <w:rsid w:val="0085210A"/>
    <w:rsid w:val="008521CD"/>
    <w:rsid w:val="008526BA"/>
    <w:rsid w:val="00852C5A"/>
    <w:rsid w:val="00852D4A"/>
    <w:rsid w:val="008532C7"/>
    <w:rsid w:val="008538FE"/>
    <w:rsid w:val="00853A02"/>
    <w:rsid w:val="00853D9A"/>
    <w:rsid w:val="00853F7C"/>
    <w:rsid w:val="008541C4"/>
    <w:rsid w:val="00854B76"/>
    <w:rsid w:val="00854D16"/>
    <w:rsid w:val="00854DAC"/>
    <w:rsid w:val="008561B8"/>
    <w:rsid w:val="008568AD"/>
    <w:rsid w:val="008572A4"/>
    <w:rsid w:val="00857496"/>
    <w:rsid w:val="00857742"/>
    <w:rsid w:val="00857E5E"/>
    <w:rsid w:val="00860278"/>
    <w:rsid w:val="00860765"/>
    <w:rsid w:val="00860A61"/>
    <w:rsid w:val="00860B7E"/>
    <w:rsid w:val="00860CEC"/>
    <w:rsid w:val="00860E39"/>
    <w:rsid w:val="00861C50"/>
    <w:rsid w:val="008628E8"/>
    <w:rsid w:val="00862999"/>
    <w:rsid w:val="00862D29"/>
    <w:rsid w:val="00863C2C"/>
    <w:rsid w:val="00863DB4"/>
    <w:rsid w:val="00863DC1"/>
    <w:rsid w:val="0086449B"/>
    <w:rsid w:val="00864A6D"/>
    <w:rsid w:val="00864CAA"/>
    <w:rsid w:val="00865FDC"/>
    <w:rsid w:val="0086689A"/>
    <w:rsid w:val="008668ED"/>
    <w:rsid w:val="00867005"/>
    <w:rsid w:val="008670C0"/>
    <w:rsid w:val="008671FF"/>
    <w:rsid w:val="008676CD"/>
    <w:rsid w:val="00867DB6"/>
    <w:rsid w:val="00867E25"/>
    <w:rsid w:val="00870505"/>
    <w:rsid w:val="008708FF"/>
    <w:rsid w:val="00870ABF"/>
    <w:rsid w:val="00871091"/>
    <w:rsid w:val="00871562"/>
    <w:rsid w:val="008720A7"/>
    <w:rsid w:val="008735B9"/>
    <w:rsid w:val="00873843"/>
    <w:rsid w:val="00873924"/>
    <w:rsid w:val="00874D60"/>
    <w:rsid w:val="00874E6D"/>
    <w:rsid w:val="00875F7D"/>
    <w:rsid w:val="008760E5"/>
    <w:rsid w:val="00876EF5"/>
    <w:rsid w:val="00877194"/>
    <w:rsid w:val="0087720C"/>
    <w:rsid w:val="008772F1"/>
    <w:rsid w:val="00877306"/>
    <w:rsid w:val="0087748C"/>
    <w:rsid w:val="0087773F"/>
    <w:rsid w:val="008778F4"/>
    <w:rsid w:val="00877E3B"/>
    <w:rsid w:val="00880317"/>
    <w:rsid w:val="0088121F"/>
    <w:rsid w:val="008813DA"/>
    <w:rsid w:val="00881992"/>
    <w:rsid w:val="008829DE"/>
    <w:rsid w:val="0088303F"/>
    <w:rsid w:val="008833C6"/>
    <w:rsid w:val="00883530"/>
    <w:rsid w:val="00883B22"/>
    <w:rsid w:val="00884BBD"/>
    <w:rsid w:val="00884F58"/>
    <w:rsid w:val="0088504B"/>
    <w:rsid w:val="0088551D"/>
    <w:rsid w:val="008856A3"/>
    <w:rsid w:val="0088577B"/>
    <w:rsid w:val="00885B27"/>
    <w:rsid w:val="00885C70"/>
    <w:rsid w:val="00885C86"/>
    <w:rsid w:val="00885CA6"/>
    <w:rsid w:val="00885EBD"/>
    <w:rsid w:val="00886559"/>
    <w:rsid w:val="00886863"/>
    <w:rsid w:val="00886B10"/>
    <w:rsid w:val="00886ED7"/>
    <w:rsid w:val="00886EFF"/>
    <w:rsid w:val="00887222"/>
    <w:rsid w:val="008878F5"/>
    <w:rsid w:val="0088798B"/>
    <w:rsid w:val="00887C69"/>
    <w:rsid w:val="00890559"/>
    <w:rsid w:val="008905B7"/>
    <w:rsid w:val="0089061B"/>
    <w:rsid w:val="00890A5A"/>
    <w:rsid w:val="008916A4"/>
    <w:rsid w:val="00891749"/>
    <w:rsid w:val="00891806"/>
    <w:rsid w:val="008921F9"/>
    <w:rsid w:val="00892C00"/>
    <w:rsid w:val="00892D8D"/>
    <w:rsid w:val="00893CB9"/>
    <w:rsid w:val="00893D80"/>
    <w:rsid w:val="008940D3"/>
    <w:rsid w:val="008942D2"/>
    <w:rsid w:val="008949A5"/>
    <w:rsid w:val="00895EA2"/>
    <w:rsid w:val="00895FA9"/>
    <w:rsid w:val="0089671E"/>
    <w:rsid w:val="00897B7A"/>
    <w:rsid w:val="00897EE9"/>
    <w:rsid w:val="008A069F"/>
    <w:rsid w:val="008A09F3"/>
    <w:rsid w:val="008A0A77"/>
    <w:rsid w:val="008A0B44"/>
    <w:rsid w:val="008A0B7A"/>
    <w:rsid w:val="008A0F35"/>
    <w:rsid w:val="008A1003"/>
    <w:rsid w:val="008A1D6D"/>
    <w:rsid w:val="008A1EE9"/>
    <w:rsid w:val="008A2065"/>
    <w:rsid w:val="008A238B"/>
    <w:rsid w:val="008A2B0D"/>
    <w:rsid w:val="008A30D8"/>
    <w:rsid w:val="008A321C"/>
    <w:rsid w:val="008A350F"/>
    <w:rsid w:val="008A363E"/>
    <w:rsid w:val="008A384E"/>
    <w:rsid w:val="008A45DA"/>
    <w:rsid w:val="008A4956"/>
    <w:rsid w:val="008A4FFE"/>
    <w:rsid w:val="008A50ED"/>
    <w:rsid w:val="008A5C06"/>
    <w:rsid w:val="008A6369"/>
    <w:rsid w:val="008A6AC9"/>
    <w:rsid w:val="008A6DAB"/>
    <w:rsid w:val="008A6E3F"/>
    <w:rsid w:val="008A6EA0"/>
    <w:rsid w:val="008A732B"/>
    <w:rsid w:val="008A7EF2"/>
    <w:rsid w:val="008A7F55"/>
    <w:rsid w:val="008A7FBD"/>
    <w:rsid w:val="008B0287"/>
    <w:rsid w:val="008B0775"/>
    <w:rsid w:val="008B0D2C"/>
    <w:rsid w:val="008B0E07"/>
    <w:rsid w:val="008B0EDB"/>
    <w:rsid w:val="008B1252"/>
    <w:rsid w:val="008B12EB"/>
    <w:rsid w:val="008B136C"/>
    <w:rsid w:val="008B1DD3"/>
    <w:rsid w:val="008B20AC"/>
    <w:rsid w:val="008B22CC"/>
    <w:rsid w:val="008B23CB"/>
    <w:rsid w:val="008B26E7"/>
    <w:rsid w:val="008B2923"/>
    <w:rsid w:val="008B2BCB"/>
    <w:rsid w:val="008B2EB1"/>
    <w:rsid w:val="008B3275"/>
    <w:rsid w:val="008B3ABC"/>
    <w:rsid w:val="008B3DF6"/>
    <w:rsid w:val="008B42EC"/>
    <w:rsid w:val="008B43D1"/>
    <w:rsid w:val="008B53E7"/>
    <w:rsid w:val="008B552B"/>
    <w:rsid w:val="008B5FCC"/>
    <w:rsid w:val="008B6D74"/>
    <w:rsid w:val="008B76F0"/>
    <w:rsid w:val="008B7902"/>
    <w:rsid w:val="008B79A9"/>
    <w:rsid w:val="008B7CBC"/>
    <w:rsid w:val="008C002F"/>
    <w:rsid w:val="008C023B"/>
    <w:rsid w:val="008C0333"/>
    <w:rsid w:val="008C03BD"/>
    <w:rsid w:val="008C04E6"/>
    <w:rsid w:val="008C06A1"/>
    <w:rsid w:val="008C138C"/>
    <w:rsid w:val="008C190C"/>
    <w:rsid w:val="008C1986"/>
    <w:rsid w:val="008C1AE9"/>
    <w:rsid w:val="008C1E80"/>
    <w:rsid w:val="008C1F34"/>
    <w:rsid w:val="008C2B61"/>
    <w:rsid w:val="008C2C76"/>
    <w:rsid w:val="008C3306"/>
    <w:rsid w:val="008C3440"/>
    <w:rsid w:val="008C3BA4"/>
    <w:rsid w:val="008C3FEA"/>
    <w:rsid w:val="008C4581"/>
    <w:rsid w:val="008C4808"/>
    <w:rsid w:val="008C4B9D"/>
    <w:rsid w:val="008C4F42"/>
    <w:rsid w:val="008C52FE"/>
    <w:rsid w:val="008C5B7E"/>
    <w:rsid w:val="008C5DAF"/>
    <w:rsid w:val="008C5F04"/>
    <w:rsid w:val="008C5FD9"/>
    <w:rsid w:val="008C6A6C"/>
    <w:rsid w:val="008C7556"/>
    <w:rsid w:val="008C7BB9"/>
    <w:rsid w:val="008D01DA"/>
    <w:rsid w:val="008D038A"/>
    <w:rsid w:val="008D044B"/>
    <w:rsid w:val="008D0558"/>
    <w:rsid w:val="008D0B13"/>
    <w:rsid w:val="008D0F5D"/>
    <w:rsid w:val="008D0FEC"/>
    <w:rsid w:val="008D15FC"/>
    <w:rsid w:val="008D16EC"/>
    <w:rsid w:val="008D1B88"/>
    <w:rsid w:val="008D1ED3"/>
    <w:rsid w:val="008D29F3"/>
    <w:rsid w:val="008D2C96"/>
    <w:rsid w:val="008D2CB7"/>
    <w:rsid w:val="008D3985"/>
    <w:rsid w:val="008D3E80"/>
    <w:rsid w:val="008D4364"/>
    <w:rsid w:val="008D4399"/>
    <w:rsid w:val="008D4AC7"/>
    <w:rsid w:val="008D4BD2"/>
    <w:rsid w:val="008D4E03"/>
    <w:rsid w:val="008D4E5F"/>
    <w:rsid w:val="008D54CD"/>
    <w:rsid w:val="008D66EA"/>
    <w:rsid w:val="008D6753"/>
    <w:rsid w:val="008D6ABB"/>
    <w:rsid w:val="008D7733"/>
    <w:rsid w:val="008D7870"/>
    <w:rsid w:val="008E02C8"/>
    <w:rsid w:val="008E0B52"/>
    <w:rsid w:val="008E10A1"/>
    <w:rsid w:val="008E15B1"/>
    <w:rsid w:val="008E1B72"/>
    <w:rsid w:val="008E1B7B"/>
    <w:rsid w:val="008E1E38"/>
    <w:rsid w:val="008E1FDB"/>
    <w:rsid w:val="008E27B3"/>
    <w:rsid w:val="008E27C6"/>
    <w:rsid w:val="008E2AFE"/>
    <w:rsid w:val="008E2E5D"/>
    <w:rsid w:val="008E349B"/>
    <w:rsid w:val="008E368F"/>
    <w:rsid w:val="008E41C5"/>
    <w:rsid w:val="008E44E3"/>
    <w:rsid w:val="008E4C2D"/>
    <w:rsid w:val="008E4F97"/>
    <w:rsid w:val="008E52B2"/>
    <w:rsid w:val="008E683A"/>
    <w:rsid w:val="008E6974"/>
    <w:rsid w:val="008E6C7B"/>
    <w:rsid w:val="008E6F21"/>
    <w:rsid w:val="008E6F22"/>
    <w:rsid w:val="008E706C"/>
    <w:rsid w:val="008E75A5"/>
    <w:rsid w:val="008E75D0"/>
    <w:rsid w:val="008E7795"/>
    <w:rsid w:val="008F062C"/>
    <w:rsid w:val="008F0983"/>
    <w:rsid w:val="008F0F60"/>
    <w:rsid w:val="008F1BF0"/>
    <w:rsid w:val="008F25AA"/>
    <w:rsid w:val="008F2A56"/>
    <w:rsid w:val="008F2B65"/>
    <w:rsid w:val="008F2BDE"/>
    <w:rsid w:val="008F2CCD"/>
    <w:rsid w:val="008F33F7"/>
    <w:rsid w:val="008F34F3"/>
    <w:rsid w:val="008F38B4"/>
    <w:rsid w:val="008F4012"/>
    <w:rsid w:val="008F41E3"/>
    <w:rsid w:val="008F4346"/>
    <w:rsid w:val="008F4BA5"/>
    <w:rsid w:val="008F5662"/>
    <w:rsid w:val="008F5741"/>
    <w:rsid w:val="008F59BB"/>
    <w:rsid w:val="008F5D56"/>
    <w:rsid w:val="008F6912"/>
    <w:rsid w:val="008F7156"/>
    <w:rsid w:val="008F76BA"/>
    <w:rsid w:val="008F770D"/>
    <w:rsid w:val="008F773A"/>
    <w:rsid w:val="008F7882"/>
    <w:rsid w:val="008F7DFD"/>
    <w:rsid w:val="008F7F27"/>
    <w:rsid w:val="009000E3"/>
    <w:rsid w:val="00900794"/>
    <w:rsid w:val="009013DD"/>
    <w:rsid w:val="0090147E"/>
    <w:rsid w:val="00901B92"/>
    <w:rsid w:val="0090246D"/>
    <w:rsid w:val="00903017"/>
    <w:rsid w:val="00903392"/>
    <w:rsid w:val="009033E5"/>
    <w:rsid w:val="00903AB6"/>
    <w:rsid w:val="00903E41"/>
    <w:rsid w:val="00904480"/>
    <w:rsid w:val="009047A6"/>
    <w:rsid w:val="00904A1B"/>
    <w:rsid w:val="00904CCA"/>
    <w:rsid w:val="00904E27"/>
    <w:rsid w:val="00904F75"/>
    <w:rsid w:val="00905162"/>
    <w:rsid w:val="00905479"/>
    <w:rsid w:val="00906064"/>
    <w:rsid w:val="009062A6"/>
    <w:rsid w:val="009063BF"/>
    <w:rsid w:val="00906464"/>
    <w:rsid w:val="009065C1"/>
    <w:rsid w:val="009066CC"/>
    <w:rsid w:val="009067C7"/>
    <w:rsid w:val="009069C2"/>
    <w:rsid w:val="00906AAC"/>
    <w:rsid w:val="00906B2F"/>
    <w:rsid w:val="00906E78"/>
    <w:rsid w:val="00907D18"/>
    <w:rsid w:val="00910001"/>
    <w:rsid w:val="00911284"/>
    <w:rsid w:val="00911BE5"/>
    <w:rsid w:val="00911E3C"/>
    <w:rsid w:val="00912685"/>
    <w:rsid w:val="009129EE"/>
    <w:rsid w:val="00912D7B"/>
    <w:rsid w:val="00913515"/>
    <w:rsid w:val="00914051"/>
    <w:rsid w:val="0091495E"/>
    <w:rsid w:val="00914973"/>
    <w:rsid w:val="00914A43"/>
    <w:rsid w:val="009157C2"/>
    <w:rsid w:val="0091592E"/>
    <w:rsid w:val="00915CC8"/>
    <w:rsid w:val="00915DD2"/>
    <w:rsid w:val="00916226"/>
    <w:rsid w:val="00916716"/>
    <w:rsid w:val="00916A8B"/>
    <w:rsid w:val="00916E99"/>
    <w:rsid w:val="00916EEB"/>
    <w:rsid w:val="009172D9"/>
    <w:rsid w:val="00917314"/>
    <w:rsid w:val="00917AF9"/>
    <w:rsid w:val="00917F0E"/>
    <w:rsid w:val="0092023D"/>
    <w:rsid w:val="00920293"/>
    <w:rsid w:val="009209D4"/>
    <w:rsid w:val="00920A1A"/>
    <w:rsid w:val="00921388"/>
    <w:rsid w:val="00921602"/>
    <w:rsid w:val="009219B2"/>
    <w:rsid w:val="00921AFF"/>
    <w:rsid w:val="00921D8E"/>
    <w:rsid w:val="00922235"/>
    <w:rsid w:val="009223FC"/>
    <w:rsid w:val="0092285B"/>
    <w:rsid w:val="00922CA5"/>
    <w:rsid w:val="0092343A"/>
    <w:rsid w:val="00923794"/>
    <w:rsid w:val="00923A14"/>
    <w:rsid w:val="00923A1E"/>
    <w:rsid w:val="00923A24"/>
    <w:rsid w:val="00923AD5"/>
    <w:rsid w:val="00923FB6"/>
    <w:rsid w:val="0092479C"/>
    <w:rsid w:val="00924B69"/>
    <w:rsid w:val="00925B4A"/>
    <w:rsid w:val="009264A3"/>
    <w:rsid w:val="0092678A"/>
    <w:rsid w:val="009267C5"/>
    <w:rsid w:val="00926938"/>
    <w:rsid w:val="00926B48"/>
    <w:rsid w:val="00927199"/>
    <w:rsid w:val="00927394"/>
    <w:rsid w:val="009273F6"/>
    <w:rsid w:val="009275BC"/>
    <w:rsid w:val="00927BF4"/>
    <w:rsid w:val="0093001C"/>
    <w:rsid w:val="009328DB"/>
    <w:rsid w:val="00933266"/>
    <w:rsid w:val="009334A2"/>
    <w:rsid w:val="00933872"/>
    <w:rsid w:val="009338BB"/>
    <w:rsid w:val="00933993"/>
    <w:rsid w:val="009348D7"/>
    <w:rsid w:val="009349C8"/>
    <w:rsid w:val="00935544"/>
    <w:rsid w:val="00935AD2"/>
    <w:rsid w:val="00935D27"/>
    <w:rsid w:val="00936733"/>
    <w:rsid w:val="009367BD"/>
    <w:rsid w:val="0093752F"/>
    <w:rsid w:val="00937742"/>
    <w:rsid w:val="00937A4E"/>
    <w:rsid w:val="00940249"/>
    <w:rsid w:val="00941946"/>
    <w:rsid w:val="00941A28"/>
    <w:rsid w:val="00942144"/>
    <w:rsid w:val="009421CC"/>
    <w:rsid w:val="00942202"/>
    <w:rsid w:val="009425D7"/>
    <w:rsid w:val="00942986"/>
    <w:rsid w:val="00942BBE"/>
    <w:rsid w:val="00943BE4"/>
    <w:rsid w:val="00943EDF"/>
    <w:rsid w:val="00944152"/>
    <w:rsid w:val="00944354"/>
    <w:rsid w:val="00944776"/>
    <w:rsid w:val="00944BBC"/>
    <w:rsid w:val="00944D14"/>
    <w:rsid w:val="00944F1A"/>
    <w:rsid w:val="00944F33"/>
    <w:rsid w:val="009462E7"/>
    <w:rsid w:val="0094680A"/>
    <w:rsid w:val="00947257"/>
    <w:rsid w:val="009475B7"/>
    <w:rsid w:val="009504F2"/>
    <w:rsid w:val="0095063B"/>
    <w:rsid w:val="00950939"/>
    <w:rsid w:val="00950B38"/>
    <w:rsid w:val="00951707"/>
    <w:rsid w:val="00951711"/>
    <w:rsid w:val="00951AF1"/>
    <w:rsid w:val="00951B89"/>
    <w:rsid w:val="009526B4"/>
    <w:rsid w:val="0095283C"/>
    <w:rsid w:val="009528D7"/>
    <w:rsid w:val="009532CF"/>
    <w:rsid w:val="009532F1"/>
    <w:rsid w:val="00953301"/>
    <w:rsid w:val="009536BE"/>
    <w:rsid w:val="009537BE"/>
    <w:rsid w:val="009544E3"/>
    <w:rsid w:val="00954861"/>
    <w:rsid w:val="00954950"/>
    <w:rsid w:val="009556A8"/>
    <w:rsid w:val="00955B1C"/>
    <w:rsid w:val="00955CC9"/>
    <w:rsid w:val="00955CE1"/>
    <w:rsid w:val="00956034"/>
    <w:rsid w:val="00956198"/>
    <w:rsid w:val="00956629"/>
    <w:rsid w:val="009567B8"/>
    <w:rsid w:val="00956C83"/>
    <w:rsid w:val="00957AE2"/>
    <w:rsid w:val="00957FB3"/>
    <w:rsid w:val="00960F5B"/>
    <w:rsid w:val="009611DC"/>
    <w:rsid w:val="0096134C"/>
    <w:rsid w:val="00961BF6"/>
    <w:rsid w:val="00961CDE"/>
    <w:rsid w:val="00962D20"/>
    <w:rsid w:val="0096300F"/>
    <w:rsid w:val="00963200"/>
    <w:rsid w:val="00963595"/>
    <w:rsid w:val="009636E6"/>
    <w:rsid w:val="009637F9"/>
    <w:rsid w:val="00963D8A"/>
    <w:rsid w:val="00964127"/>
    <w:rsid w:val="00964884"/>
    <w:rsid w:val="00964C94"/>
    <w:rsid w:val="009650A3"/>
    <w:rsid w:val="00965438"/>
    <w:rsid w:val="00965DA6"/>
    <w:rsid w:val="00965ED5"/>
    <w:rsid w:val="00967033"/>
    <w:rsid w:val="00967518"/>
    <w:rsid w:val="00967890"/>
    <w:rsid w:val="0097011D"/>
    <w:rsid w:val="00970136"/>
    <w:rsid w:val="009708A4"/>
    <w:rsid w:val="00970C54"/>
    <w:rsid w:val="00970CBD"/>
    <w:rsid w:val="00971011"/>
    <w:rsid w:val="009713C4"/>
    <w:rsid w:val="00971866"/>
    <w:rsid w:val="00971A22"/>
    <w:rsid w:val="00971ACC"/>
    <w:rsid w:val="00972243"/>
    <w:rsid w:val="009722DB"/>
    <w:rsid w:val="009726D3"/>
    <w:rsid w:val="0097289C"/>
    <w:rsid w:val="00972A8C"/>
    <w:rsid w:val="00972E26"/>
    <w:rsid w:val="00972E3F"/>
    <w:rsid w:val="00972EE4"/>
    <w:rsid w:val="0097315C"/>
    <w:rsid w:val="00973810"/>
    <w:rsid w:val="00973B32"/>
    <w:rsid w:val="00973D92"/>
    <w:rsid w:val="00973FE7"/>
    <w:rsid w:val="0097426F"/>
    <w:rsid w:val="00974653"/>
    <w:rsid w:val="00975845"/>
    <w:rsid w:val="00975867"/>
    <w:rsid w:val="009761E2"/>
    <w:rsid w:val="00976812"/>
    <w:rsid w:val="009770B4"/>
    <w:rsid w:val="00977586"/>
    <w:rsid w:val="009775AC"/>
    <w:rsid w:val="0097797A"/>
    <w:rsid w:val="00977A0C"/>
    <w:rsid w:val="00977A25"/>
    <w:rsid w:val="00977DF2"/>
    <w:rsid w:val="009805A2"/>
    <w:rsid w:val="00980698"/>
    <w:rsid w:val="009808ED"/>
    <w:rsid w:val="00980A16"/>
    <w:rsid w:val="00981EB3"/>
    <w:rsid w:val="009820BE"/>
    <w:rsid w:val="009822C0"/>
    <w:rsid w:val="00982B52"/>
    <w:rsid w:val="00982F39"/>
    <w:rsid w:val="009832EA"/>
    <w:rsid w:val="00983334"/>
    <w:rsid w:val="00983ADC"/>
    <w:rsid w:val="00983D21"/>
    <w:rsid w:val="009841BD"/>
    <w:rsid w:val="00984306"/>
    <w:rsid w:val="009846DF"/>
    <w:rsid w:val="00984D83"/>
    <w:rsid w:val="009854BD"/>
    <w:rsid w:val="0098585C"/>
    <w:rsid w:val="00985A3E"/>
    <w:rsid w:val="009876BE"/>
    <w:rsid w:val="00987C9C"/>
    <w:rsid w:val="00990A34"/>
    <w:rsid w:val="00991229"/>
    <w:rsid w:val="009914EC"/>
    <w:rsid w:val="00991BCC"/>
    <w:rsid w:val="00991D7C"/>
    <w:rsid w:val="0099225A"/>
    <w:rsid w:val="00992533"/>
    <w:rsid w:val="00992657"/>
    <w:rsid w:val="00992CF7"/>
    <w:rsid w:val="00993550"/>
    <w:rsid w:val="009938A6"/>
    <w:rsid w:val="00994054"/>
    <w:rsid w:val="009942ED"/>
    <w:rsid w:val="00994309"/>
    <w:rsid w:val="00995040"/>
    <w:rsid w:val="009954E2"/>
    <w:rsid w:val="00995A28"/>
    <w:rsid w:val="00997191"/>
    <w:rsid w:val="00997363"/>
    <w:rsid w:val="00997516"/>
    <w:rsid w:val="00997A21"/>
    <w:rsid w:val="00997D14"/>
    <w:rsid w:val="009A03FA"/>
    <w:rsid w:val="009A07E9"/>
    <w:rsid w:val="009A10AA"/>
    <w:rsid w:val="009A1578"/>
    <w:rsid w:val="009A19DE"/>
    <w:rsid w:val="009A1A62"/>
    <w:rsid w:val="009A1BB3"/>
    <w:rsid w:val="009A1BFC"/>
    <w:rsid w:val="009A2030"/>
    <w:rsid w:val="009A2210"/>
    <w:rsid w:val="009A2C94"/>
    <w:rsid w:val="009A2CFC"/>
    <w:rsid w:val="009A3103"/>
    <w:rsid w:val="009A3198"/>
    <w:rsid w:val="009A3680"/>
    <w:rsid w:val="009A3846"/>
    <w:rsid w:val="009A3B83"/>
    <w:rsid w:val="009A3E8A"/>
    <w:rsid w:val="009A41EB"/>
    <w:rsid w:val="009A4D87"/>
    <w:rsid w:val="009A513A"/>
    <w:rsid w:val="009A63C9"/>
    <w:rsid w:val="009A667B"/>
    <w:rsid w:val="009A7026"/>
    <w:rsid w:val="009A73D1"/>
    <w:rsid w:val="009A7DC2"/>
    <w:rsid w:val="009A7F2E"/>
    <w:rsid w:val="009B0429"/>
    <w:rsid w:val="009B04D7"/>
    <w:rsid w:val="009B0875"/>
    <w:rsid w:val="009B0953"/>
    <w:rsid w:val="009B09AD"/>
    <w:rsid w:val="009B1EFC"/>
    <w:rsid w:val="009B2064"/>
    <w:rsid w:val="009B29E0"/>
    <w:rsid w:val="009B2C20"/>
    <w:rsid w:val="009B3082"/>
    <w:rsid w:val="009B3E3E"/>
    <w:rsid w:val="009B425C"/>
    <w:rsid w:val="009B4447"/>
    <w:rsid w:val="009B48D1"/>
    <w:rsid w:val="009B519F"/>
    <w:rsid w:val="009B5854"/>
    <w:rsid w:val="009B6762"/>
    <w:rsid w:val="009B6CAE"/>
    <w:rsid w:val="009B75FF"/>
    <w:rsid w:val="009B777A"/>
    <w:rsid w:val="009B7BC8"/>
    <w:rsid w:val="009C07DE"/>
    <w:rsid w:val="009C0A9A"/>
    <w:rsid w:val="009C15D8"/>
    <w:rsid w:val="009C1FFF"/>
    <w:rsid w:val="009C224F"/>
    <w:rsid w:val="009C2772"/>
    <w:rsid w:val="009C2775"/>
    <w:rsid w:val="009C2BE7"/>
    <w:rsid w:val="009C2CCE"/>
    <w:rsid w:val="009C2F28"/>
    <w:rsid w:val="009C2F4C"/>
    <w:rsid w:val="009C3168"/>
    <w:rsid w:val="009C320B"/>
    <w:rsid w:val="009C42AA"/>
    <w:rsid w:val="009C4412"/>
    <w:rsid w:val="009C4EB4"/>
    <w:rsid w:val="009C5338"/>
    <w:rsid w:val="009C57FF"/>
    <w:rsid w:val="009C68B2"/>
    <w:rsid w:val="009C6999"/>
    <w:rsid w:val="009C6D53"/>
    <w:rsid w:val="009C7200"/>
    <w:rsid w:val="009C749F"/>
    <w:rsid w:val="009C75FC"/>
    <w:rsid w:val="009C7666"/>
    <w:rsid w:val="009C7EFB"/>
    <w:rsid w:val="009D0873"/>
    <w:rsid w:val="009D09A7"/>
    <w:rsid w:val="009D12EF"/>
    <w:rsid w:val="009D1814"/>
    <w:rsid w:val="009D19C6"/>
    <w:rsid w:val="009D28DA"/>
    <w:rsid w:val="009D37F7"/>
    <w:rsid w:val="009D3B26"/>
    <w:rsid w:val="009D3F50"/>
    <w:rsid w:val="009D41B9"/>
    <w:rsid w:val="009D446D"/>
    <w:rsid w:val="009D5A24"/>
    <w:rsid w:val="009D5B95"/>
    <w:rsid w:val="009D5F39"/>
    <w:rsid w:val="009D6E93"/>
    <w:rsid w:val="009D70B2"/>
    <w:rsid w:val="009E0136"/>
    <w:rsid w:val="009E036A"/>
    <w:rsid w:val="009E0D40"/>
    <w:rsid w:val="009E0E73"/>
    <w:rsid w:val="009E15F6"/>
    <w:rsid w:val="009E1B5B"/>
    <w:rsid w:val="009E2227"/>
    <w:rsid w:val="009E2848"/>
    <w:rsid w:val="009E2990"/>
    <w:rsid w:val="009E2A48"/>
    <w:rsid w:val="009E32AE"/>
    <w:rsid w:val="009E34B5"/>
    <w:rsid w:val="009E43B9"/>
    <w:rsid w:val="009E4FDE"/>
    <w:rsid w:val="009E5277"/>
    <w:rsid w:val="009E5953"/>
    <w:rsid w:val="009E5ED1"/>
    <w:rsid w:val="009E692E"/>
    <w:rsid w:val="009E695F"/>
    <w:rsid w:val="009E69AC"/>
    <w:rsid w:val="009E6F9F"/>
    <w:rsid w:val="009E7426"/>
    <w:rsid w:val="009F168B"/>
    <w:rsid w:val="009F1FB1"/>
    <w:rsid w:val="009F20C1"/>
    <w:rsid w:val="009F3092"/>
    <w:rsid w:val="009F3130"/>
    <w:rsid w:val="009F35EA"/>
    <w:rsid w:val="009F36F7"/>
    <w:rsid w:val="009F3B75"/>
    <w:rsid w:val="009F3CC2"/>
    <w:rsid w:val="009F3FBA"/>
    <w:rsid w:val="009F4989"/>
    <w:rsid w:val="009F4BB6"/>
    <w:rsid w:val="009F4D31"/>
    <w:rsid w:val="009F550F"/>
    <w:rsid w:val="009F5801"/>
    <w:rsid w:val="009F5C76"/>
    <w:rsid w:val="009F63AD"/>
    <w:rsid w:val="009F6E36"/>
    <w:rsid w:val="009F72DC"/>
    <w:rsid w:val="009F768F"/>
    <w:rsid w:val="009F7C7D"/>
    <w:rsid w:val="009F7F50"/>
    <w:rsid w:val="009F7FD2"/>
    <w:rsid w:val="00A001D2"/>
    <w:rsid w:val="00A0046B"/>
    <w:rsid w:val="00A00495"/>
    <w:rsid w:val="00A00956"/>
    <w:rsid w:val="00A00C4F"/>
    <w:rsid w:val="00A01B02"/>
    <w:rsid w:val="00A01DDF"/>
    <w:rsid w:val="00A03B85"/>
    <w:rsid w:val="00A05352"/>
    <w:rsid w:val="00A0544C"/>
    <w:rsid w:val="00A059C8"/>
    <w:rsid w:val="00A06092"/>
    <w:rsid w:val="00A060BA"/>
    <w:rsid w:val="00A06B11"/>
    <w:rsid w:val="00A07172"/>
    <w:rsid w:val="00A07874"/>
    <w:rsid w:val="00A07EAA"/>
    <w:rsid w:val="00A07F52"/>
    <w:rsid w:val="00A10529"/>
    <w:rsid w:val="00A109F0"/>
    <w:rsid w:val="00A10E5D"/>
    <w:rsid w:val="00A119DC"/>
    <w:rsid w:val="00A11F22"/>
    <w:rsid w:val="00A1267F"/>
    <w:rsid w:val="00A129AF"/>
    <w:rsid w:val="00A13510"/>
    <w:rsid w:val="00A13578"/>
    <w:rsid w:val="00A1393E"/>
    <w:rsid w:val="00A13BC3"/>
    <w:rsid w:val="00A1446B"/>
    <w:rsid w:val="00A15599"/>
    <w:rsid w:val="00A15DDD"/>
    <w:rsid w:val="00A16675"/>
    <w:rsid w:val="00A170A0"/>
    <w:rsid w:val="00A170D1"/>
    <w:rsid w:val="00A170D8"/>
    <w:rsid w:val="00A1720C"/>
    <w:rsid w:val="00A17291"/>
    <w:rsid w:val="00A20209"/>
    <w:rsid w:val="00A21350"/>
    <w:rsid w:val="00A219EF"/>
    <w:rsid w:val="00A21DE7"/>
    <w:rsid w:val="00A222C9"/>
    <w:rsid w:val="00A223AF"/>
    <w:rsid w:val="00A228F9"/>
    <w:rsid w:val="00A22B0C"/>
    <w:rsid w:val="00A2325C"/>
    <w:rsid w:val="00A2325D"/>
    <w:rsid w:val="00A23444"/>
    <w:rsid w:val="00A23530"/>
    <w:rsid w:val="00A23A77"/>
    <w:rsid w:val="00A244CE"/>
    <w:rsid w:val="00A24C21"/>
    <w:rsid w:val="00A24EB0"/>
    <w:rsid w:val="00A254A4"/>
    <w:rsid w:val="00A25599"/>
    <w:rsid w:val="00A25662"/>
    <w:rsid w:val="00A25971"/>
    <w:rsid w:val="00A25D58"/>
    <w:rsid w:val="00A25DA0"/>
    <w:rsid w:val="00A26326"/>
    <w:rsid w:val="00A26517"/>
    <w:rsid w:val="00A266AA"/>
    <w:rsid w:val="00A268C0"/>
    <w:rsid w:val="00A26C7A"/>
    <w:rsid w:val="00A2726C"/>
    <w:rsid w:val="00A274C3"/>
    <w:rsid w:val="00A2795B"/>
    <w:rsid w:val="00A30762"/>
    <w:rsid w:val="00A3090F"/>
    <w:rsid w:val="00A30B8D"/>
    <w:rsid w:val="00A30D5A"/>
    <w:rsid w:val="00A311A3"/>
    <w:rsid w:val="00A324DF"/>
    <w:rsid w:val="00A32A75"/>
    <w:rsid w:val="00A32C46"/>
    <w:rsid w:val="00A334A1"/>
    <w:rsid w:val="00A33651"/>
    <w:rsid w:val="00A337C8"/>
    <w:rsid w:val="00A352C6"/>
    <w:rsid w:val="00A355F4"/>
    <w:rsid w:val="00A358A7"/>
    <w:rsid w:val="00A359F0"/>
    <w:rsid w:val="00A35DDF"/>
    <w:rsid w:val="00A35F7F"/>
    <w:rsid w:val="00A35F98"/>
    <w:rsid w:val="00A36148"/>
    <w:rsid w:val="00A3660F"/>
    <w:rsid w:val="00A36918"/>
    <w:rsid w:val="00A37928"/>
    <w:rsid w:val="00A3798F"/>
    <w:rsid w:val="00A400E5"/>
    <w:rsid w:val="00A404C3"/>
    <w:rsid w:val="00A4099E"/>
    <w:rsid w:val="00A40E21"/>
    <w:rsid w:val="00A40F96"/>
    <w:rsid w:val="00A41482"/>
    <w:rsid w:val="00A41980"/>
    <w:rsid w:val="00A41FC1"/>
    <w:rsid w:val="00A42077"/>
    <w:rsid w:val="00A4211A"/>
    <w:rsid w:val="00A422C0"/>
    <w:rsid w:val="00A422C3"/>
    <w:rsid w:val="00A427D1"/>
    <w:rsid w:val="00A4299B"/>
    <w:rsid w:val="00A434FC"/>
    <w:rsid w:val="00A43DA1"/>
    <w:rsid w:val="00A44CC2"/>
    <w:rsid w:val="00A4503A"/>
    <w:rsid w:val="00A451CD"/>
    <w:rsid w:val="00A4561D"/>
    <w:rsid w:val="00A456E9"/>
    <w:rsid w:val="00A463DD"/>
    <w:rsid w:val="00A465AA"/>
    <w:rsid w:val="00A47219"/>
    <w:rsid w:val="00A47622"/>
    <w:rsid w:val="00A47736"/>
    <w:rsid w:val="00A47CC3"/>
    <w:rsid w:val="00A50108"/>
    <w:rsid w:val="00A50CAB"/>
    <w:rsid w:val="00A511C1"/>
    <w:rsid w:val="00A515C7"/>
    <w:rsid w:val="00A52080"/>
    <w:rsid w:val="00A52099"/>
    <w:rsid w:val="00A52EF6"/>
    <w:rsid w:val="00A533CA"/>
    <w:rsid w:val="00A539FC"/>
    <w:rsid w:val="00A54628"/>
    <w:rsid w:val="00A54DD7"/>
    <w:rsid w:val="00A5538C"/>
    <w:rsid w:val="00A55863"/>
    <w:rsid w:val="00A55D8C"/>
    <w:rsid w:val="00A56014"/>
    <w:rsid w:val="00A561BF"/>
    <w:rsid w:val="00A5632D"/>
    <w:rsid w:val="00A567EC"/>
    <w:rsid w:val="00A56A1E"/>
    <w:rsid w:val="00A572CB"/>
    <w:rsid w:val="00A578C2"/>
    <w:rsid w:val="00A57FFD"/>
    <w:rsid w:val="00A60141"/>
    <w:rsid w:val="00A609BB"/>
    <w:rsid w:val="00A60C59"/>
    <w:rsid w:val="00A60DED"/>
    <w:rsid w:val="00A61355"/>
    <w:rsid w:val="00A6166D"/>
    <w:rsid w:val="00A625C7"/>
    <w:rsid w:val="00A625FA"/>
    <w:rsid w:val="00A62AD7"/>
    <w:rsid w:val="00A62B80"/>
    <w:rsid w:val="00A62D2D"/>
    <w:rsid w:val="00A63253"/>
    <w:rsid w:val="00A63357"/>
    <w:rsid w:val="00A635D2"/>
    <w:rsid w:val="00A636CE"/>
    <w:rsid w:val="00A63C01"/>
    <w:rsid w:val="00A64321"/>
    <w:rsid w:val="00A643DB"/>
    <w:rsid w:val="00A644CD"/>
    <w:rsid w:val="00A64BAA"/>
    <w:rsid w:val="00A64E7E"/>
    <w:rsid w:val="00A65171"/>
    <w:rsid w:val="00A65CF7"/>
    <w:rsid w:val="00A66D69"/>
    <w:rsid w:val="00A67287"/>
    <w:rsid w:val="00A679D0"/>
    <w:rsid w:val="00A67A7B"/>
    <w:rsid w:val="00A67ADB"/>
    <w:rsid w:val="00A67E36"/>
    <w:rsid w:val="00A70139"/>
    <w:rsid w:val="00A70185"/>
    <w:rsid w:val="00A70434"/>
    <w:rsid w:val="00A70CA9"/>
    <w:rsid w:val="00A70D07"/>
    <w:rsid w:val="00A70DD2"/>
    <w:rsid w:val="00A70F03"/>
    <w:rsid w:val="00A712C3"/>
    <w:rsid w:val="00A712E9"/>
    <w:rsid w:val="00A71744"/>
    <w:rsid w:val="00A71BF3"/>
    <w:rsid w:val="00A71DE7"/>
    <w:rsid w:val="00A71DF9"/>
    <w:rsid w:val="00A722C6"/>
    <w:rsid w:val="00A7235F"/>
    <w:rsid w:val="00A727B2"/>
    <w:rsid w:val="00A72899"/>
    <w:rsid w:val="00A72D92"/>
    <w:rsid w:val="00A7318B"/>
    <w:rsid w:val="00A731FF"/>
    <w:rsid w:val="00A73474"/>
    <w:rsid w:val="00A73EAC"/>
    <w:rsid w:val="00A747D3"/>
    <w:rsid w:val="00A74870"/>
    <w:rsid w:val="00A75744"/>
    <w:rsid w:val="00A7616F"/>
    <w:rsid w:val="00A76D69"/>
    <w:rsid w:val="00A77BA0"/>
    <w:rsid w:val="00A77C2C"/>
    <w:rsid w:val="00A8083D"/>
    <w:rsid w:val="00A81253"/>
    <w:rsid w:val="00A81447"/>
    <w:rsid w:val="00A81455"/>
    <w:rsid w:val="00A8186E"/>
    <w:rsid w:val="00A81BF0"/>
    <w:rsid w:val="00A81F8B"/>
    <w:rsid w:val="00A823DB"/>
    <w:rsid w:val="00A827AA"/>
    <w:rsid w:val="00A832E4"/>
    <w:rsid w:val="00A83750"/>
    <w:rsid w:val="00A837D5"/>
    <w:rsid w:val="00A839CA"/>
    <w:rsid w:val="00A83DA4"/>
    <w:rsid w:val="00A8447E"/>
    <w:rsid w:val="00A850F0"/>
    <w:rsid w:val="00A8513B"/>
    <w:rsid w:val="00A8536E"/>
    <w:rsid w:val="00A854B1"/>
    <w:rsid w:val="00A85B8C"/>
    <w:rsid w:val="00A85DA6"/>
    <w:rsid w:val="00A86300"/>
    <w:rsid w:val="00A87347"/>
    <w:rsid w:val="00A87768"/>
    <w:rsid w:val="00A87E0F"/>
    <w:rsid w:val="00A90159"/>
    <w:rsid w:val="00A91B64"/>
    <w:rsid w:val="00A91F8C"/>
    <w:rsid w:val="00A92B2D"/>
    <w:rsid w:val="00A92C24"/>
    <w:rsid w:val="00A93212"/>
    <w:rsid w:val="00A93839"/>
    <w:rsid w:val="00A941DD"/>
    <w:rsid w:val="00A945B1"/>
    <w:rsid w:val="00A948CA"/>
    <w:rsid w:val="00A95327"/>
    <w:rsid w:val="00A953B2"/>
    <w:rsid w:val="00A95C02"/>
    <w:rsid w:val="00A96A34"/>
    <w:rsid w:val="00A96A4F"/>
    <w:rsid w:val="00A96CC3"/>
    <w:rsid w:val="00A9751B"/>
    <w:rsid w:val="00A976C7"/>
    <w:rsid w:val="00A979C8"/>
    <w:rsid w:val="00A97F76"/>
    <w:rsid w:val="00AA0716"/>
    <w:rsid w:val="00AA1553"/>
    <w:rsid w:val="00AA15FA"/>
    <w:rsid w:val="00AA1795"/>
    <w:rsid w:val="00AA1EC3"/>
    <w:rsid w:val="00AA1EE4"/>
    <w:rsid w:val="00AA2028"/>
    <w:rsid w:val="00AA2798"/>
    <w:rsid w:val="00AA2C71"/>
    <w:rsid w:val="00AA2FAF"/>
    <w:rsid w:val="00AA33A2"/>
    <w:rsid w:val="00AA36C8"/>
    <w:rsid w:val="00AA3914"/>
    <w:rsid w:val="00AA391E"/>
    <w:rsid w:val="00AA4897"/>
    <w:rsid w:val="00AA5366"/>
    <w:rsid w:val="00AA5831"/>
    <w:rsid w:val="00AA5A92"/>
    <w:rsid w:val="00AA5B74"/>
    <w:rsid w:val="00AA6707"/>
    <w:rsid w:val="00AA672A"/>
    <w:rsid w:val="00AA687D"/>
    <w:rsid w:val="00AA6CFC"/>
    <w:rsid w:val="00AB0329"/>
    <w:rsid w:val="00AB087C"/>
    <w:rsid w:val="00AB1453"/>
    <w:rsid w:val="00AB1AD4"/>
    <w:rsid w:val="00AB20C5"/>
    <w:rsid w:val="00AB2344"/>
    <w:rsid w:val="00AB2722"/>
    <w:rsid w:val="00AB3580"/>
    <w:rsid w:val="00AB3631"/>
    <w:rsid w:val="00AB37D5"/>
    <w:rsid w:val="00AB3FF7"/>
    <w:rsid w:val="00AB47AA"/>
    <w:rsid w:val="00AB4B1B"/>
    <w:rsid w:val="00AB4D52"/>
    <w:rsid w:val="00AB5320"/>
    <w:rsid w:val="00AB5359"/>
    <w:rsid w:val="00AB559C"/>
    <w:rsid w:val="00AB55D2"/>
    <w:rsid w:val="00AB5759"/>
    <w:rsid w:val="00AB5807"/>
    <w:rsid w:val="00AB590B"/>
    <w:rsid w:val="00AB5A05"/>
    <w:rsid w:val="00AB675A"/>
    <w:rsid w:val="00AB6B4A"/>
    <w:rsid w:val="00AB7B51"/>
    <w:rsid w:val="00AC055A"/>
    <w:rsid w:val="00AC0A71"/>
    <w:rsid w:val="00AC0D84"/>
    <w:rsid w:val="00AC11CD"/>
    <w:rsid w:val="00AC1BE0"/>
    <w:rsid w:val="00AC1D29"/>
    <w:rsid w:val="00AC2182"/>
    <w:rsid w:val="00AC2AB0"/>
    <w:rsid w:val="00AC2C65"/>
    <w:rsid w:val="00AC3C13"/>
    <w:rsid w:val="00AC4D46"/>
    <w:rsid w:val="00AC4DD7"/>
    <w:rsid w:val="00AC52B9"/>
    <w:rsid w:val="00AC547A"/>
    <w:rsid w:val="00AC57C2"/>
    <w:rsid w:val="00AC5BD5"/>
    <w:rsid w:val="00AC5DFB"/>
    <w:rsid w:val="00AC5F10"/>
    <w:rsid w:val="00AC60C6"/>
    <w:rsid w:val="00AC6640"/>
    <w:rsid w:val="00AC6919"/>
    <w:rsid w:val="00AC695A"/>
    <w:rsid w:val="00AC6981"/>
    <w:rsid w:val="00AC6A6F"/>
    <w:rsid w:val="00AC6B0A"/>
    <w:rsid w:val="00AC6EE1"/>
    <w:rsid w:val="00AC6F47"/>
    <w:rsid w:val="00AC70FA"/>
    <w:rsid w:val="00AC7B66"/>
    <w:rsid w:val="00AC7E20"/>
    <w:rsid w:val="00AD0114"/>
    <w:rsid w:val="00AD0C78"/>
    <w:rsid w:val="00AD0C7C"/>
    <w:rsid w:val="00AD0E66"/>
    <w:rsid w:val="00AD1675"/>
    <w:rsid w:val="00AD1D29"/>
    <w:rsid w:val="00AD1E07"/>
    <w:rsid w:val="00AD29B3"/>
    <w:rsid w:val="00AD2D83"/>
    <w:rsid w:val="00AD2DF4"/>
    <w:rsid w:val="00AD335E"/>
    <w:rsid w:val="00AD35BB"/>
    <w:rsid w:val="00AD396E"/>
    <w:rsid w:val="00AD3CB8"/>
    <w:rsid w:val="00AD3F1A"/>
    <w:rsid w:val="00AD406A"/>
    <w:rsid w:val="00AD4390"/>
    <w:rsid w:val="00AD4878"/>
    <w:rsid w:val="00AD5D45"/>
    <w:rsid w:val="00AD62D9"/>
    <w:rsid w:val="00AD62EF"/>
    <w:rsid w:val="00AD6A53"/>
    <w:rsid w:val="00AD713A"/>
    <w:rsid w:val="00AD72AB"/>
    <w:rsid w:val="00AD7428"/>
    <w:rsid w:val="00AD780B"/>
    <w:rsid w:val="00AD792A"/>
    <w:rsid w:val="00AD7C0F"/>
    <w:rsid w:val="00AD7EDD"/>
    <w:rsid w:val="00AE0377"/>
    <w:rsid w:val="00AE04E5"/>
    <w:rsid w:val="00AE055C"/>
    <w:rsid w:val="00AE07F3"/>
    <w:rsid w:val="00AE08A3"/>
    <w:rsid w:val="00AE095C"/>
    <w:rsid w:val="00AE09BC"/>
    <w:rsid w:val="00AE0D0E"/>
    <w:rsid w:val="00AE0F69"/>
    <w:rsid w:val="00AE1092"/>
    <w:rsid w:val="00AE16A8"/>
    <w:rsid w:val="00AE19E2"/>
    <w:rsid w:val="00AE1D73"/>
    <w:rsid w:val="00AE2018"/>
    <w:rsid w:val="00AE2A12"/>
    <w:rsid w:val="00AE2F32"/>
    <w:rsid w:val="00AE32D5"/>
    <w:rsid w:val="00AE38CB"/>
    <w:rsid w:val="00AE393C"/>
    <w:rsid w:val="00AE3CF4"/>
    <w:rsid w:val="00AE47FD"/>
    <w:rsid w:val="00AE4A9E"/>
    <w:rsid w:val="00AE4F31"/>
    <w:rsid w:val="00AE5060"/>
    <w:rsid w:val="00AE5369"/>
    <w:rsid w:val="00AE5B27"/>
    <w:rsid w:val="00AE61F4"/>
    <w:rsid w:val="00AE65F4"/>
    <w:rsid w:val="00AE680F"/>
    <w:rsid w:val="00AE6820"/>
    <w:rsid w:val="00AE68D4"/>
    <w:rsid w:val="00AE6CD8"/>
    <w:rsid w:val="00AE6EB4"/>
    <w:rsid w:val="00AF04B9"/>
    <w:rsid w:val="00AF0FF1"/>
    <w:rsid w:val="00AF15E9"/>
    <w:rsid w:val="00AF1B6D"/>
    <w:rsid w:val="00AF1EF5"/>
    <w:rsid w:val="00AF2D19"/>
    <w:rsid w:val="00AF2D87"/>
    <w:rsid w:val="00AF30E1"/>
    <w:rsid w:val="00AF31B0"/>
    <w:rsid w:val="00AF3286"/>
    <w:rsid w:val="00AF3953"/>
    <w:rsid w:val="00AF3FB3"/>
    <w:rsid w:val="00AF41E2"/>
    <w:rsid w:val="00AF456F"/>
    <w:rsid w:val="00AF476E"/>
    <w:rsid w:val="00AF499C"/>
    <w:rsid w:val="00AF4A5C"/>
    <w:rsid w:val="00AF5034"/>
    <w:rsid w:val="00AF508B"/>
    <w:rsid w:val="00AF5111"/>
    <w:rsid w:val="00AF522E"/>
    <w:rsid w:val="00AF569B"/>
    <w:rsid w:val="00AF5D9D"/>
    <w:rsid w:val="00AF6184"/>
    <w:rsid w:val="00AF6340"/>
    <w:rsid w:val="00AF6522"/>
    <w:rsid w:val="00AF6713"/>
    <w:rsid w:val="00AF680D"/>
    <w:rsid w:val="00AF6E0E"/>
    <w:rsid w:val="00AF7B21"/>
    <w:rsid w:val="00AF7B94"/>
    <w:rsid w:val="00B002F8"/>
    <w:rsid w:val="00B00AAE"/>
    <w:rsid w:val="00B00E5A"/>
    <w:rsid w:val="00B00FCE"/>
    <w:rsid w:val="00B017C1"/>
    <w:rsid w:val="00B017C8"/>
    <w:rsid w:val="00B01C32"/>
    <w:rsid w:val="00B0276D"/>
    <w:rsid w:val="00B04BF1"/>
    <w:rsid w:val="00B04DB1"/>
    <w:rsid w:val="00B04DB4"/>
    <w:rsid w:val="00B04DF7"/>
    <w:rsid w:val="00B05066"/>
    <w:rsid w:val="00B05280"/>
    <w:rsid w:val="00B053C2"/>
    <w:rsid w:val="00B053D3"/>
    <w:rsid w:val="00B05EED"/>
    <w:rsid w:val="00B05FF1"/>
    <w:rsid w:val="00B061FF"/>
    <w:rsid w:val="00B07A4C"/>
    <w:rsid w:val="00B07EA8"/>
    <w:rsid w:val="00B1012C"/>
    <w:rsid w:val="00B10586"/>
    <w:rsid w:val="00B10A8F"/>
    <w:rsid w:val="00B10C3E"/>
    <w:rsid w:val="00B10C9C"/>
    <w:rsid w:val="00B10CC1"/>
    <w:rsid w:val="00B11089"/>
    <w:rsid w:val="00B11D00"/>
    <w:rsid w:val="00B12072"/>
    <w:rsid w:val="00B123E6"/>
    <w:rsid w:val="00B12BC4"/>
    <w:rsid w:val="00B13094"/>
    <w:rsid w:val="00B131B4"/>
    <w:rsid w:val="00B13511"/>
    <w:rsid w:val="00B13C23"/>
    <w:rsid w:val="00B14C62"/>
    <w:rsid w:val="00B1534B"/>
    <w:rsid w:val="00B1567D"/>
    <w:rsid w:val="00B15AF0"/>
    <w:rsid w:val="00B161B3"/>
    <w:rsid w:val="00B165F0"/>
    <w:rsid w:val="00B16C95"/>
    <w:rsid w:val="00B172E2"/>
    <w:rsid w:val="00B1736E"/>
    <w:rsid w:val="00B1795D"/>
    <w:rsid w:val="00B17A0C"/>
    <w:rsid w:val="00B203D6"/>
    <w:rsid w:val="00B2045C"/>
    <w:rsid w:val="00B20A54"/>
    <w:rsid w:val="00B20D22"/>
    <w:rsid w:val="00B20E3D"/>
    <w:rsid w:val="00B20F85"/>
    <w:rsid w:val="00B21A38"/>
    <w:rsid w:val="00B21C61"/>
    <w:rsid w:val="00B221E7"/>
    <w:rsid w:val="00B23073"/>
    <w:rsid w:val="00B233A2"/>
    <w:rsid w:val="00B23A1D"/>
    <w:rsid w:val="00B23C5B"/>
    <w:rsid w:val="00B2431E"/>
    <w:rsid w:val="00B2436A"/>
    <w:rsid w:val="00B24C0E"/>
    <w:rsid w:val="00B25541"/>
    <w:rsid w:val="00B255A3"/>
    <w:rsid w:val="00B25617"/>
    <w:rsid w:val="00B25901"/>
    <w:rsid w:val="00B259CD"/>
    <w:rsid w:val="00B2632A"/>
    <w:rsid w:val="00B2682C"/>
    <w:rsid w:val="00B2704D"/>
    <w:rsid w:val="00B270C6"/>
    <w:rsid w:val="00B27A6B"/>
    <w:rsid w:val="00B30DB8"/>
    <w:rsid w:val="00B31096"/>
    <w:rsid w:val="00B31615"/>
    <w:rsid w:val="00B31752"/>
    <w:rsid w:val="00B319BF"/>
    <w:rsid w:val="00B319FA"/>
    <w:rsid w:val="00B3313B"/>
    <w:rsid w:val="00B33D96"/>
    <w:rsid w:val="00B3402C"/>
    <w:rsid w:val="00B3419A"/>
    <w:rsid w:val="00B34C24"/>
    <w:rsid w:val="00B35370"/>
    <w:rsid w:val="00B35404"/>
    <w:rsid w:val="00B35578"/>
    <w:rsid w:val="00B35A2B"/>
    <w:rsid w:val="00B35CD6"/>
    <w:rsid w:val="00B35D31"/>
    <w:rsid w:val="00B3606B"/>
    <w:rsid w:val="00B3608C"/>
    <w:rsid w:val="00B36E75"/>
    <w:rsid w:val="00B371A2"/>
    <w:rsid w:val="00B373A8"/>
    <w:rsid w:val="00B37AA7"/>
    <w:rsid w:val="00B37C4E"/>
    <w:rsid w:val="00B40105"/>
    <w:rsid w:val="00B40893"/>
    <w:rsid w:val="00B40964"/>
    <w:rsid w:val="00B40C73"/>
    <w:rsid w:val="00B40CDC"/>
    <w:rsid w:val="00B419FD"/>
    <w:rsid w:val="00B42221"/>
    <w:rsid w:val="00B42557"/>
    <w:rsid w:val="00B439D4"/>
    <w:rsid w:val="00B43D82"/>
    <w:rsid w:val="00B44B18"/>
    <w:rsid w:val="00B44BE4"/>
    <w:rsid w:val="00B44D6B"/>
    <w:rsid w:val="00B44D6E"/>
    <w:rsid w:val="00B46864"/>
    <w:rsid w:val="00B46B36"/>
    <w:rsid w:val="00B46D47"/>
    <w:rsid w:val="00B46D74"/>
    <w:rsid w:val="00B46E9A"/>
    <w:rsid w:val="00B46F86"/>
    <w:rsid w:val="00B47397"/>
    <w:rsid w:val="00B47D8C"/>
    <w:rsid w:val="00B501C1"/>
    <w:rsid w:val="00B503B4"/>
    <w:rsid w:val="00B5076E"/>
    <w:rsid w:val="00B507F1"/>
    <w:rsid w:val="00B50E12"/>
    <w:rsid w:val="00B5199B"/>
    <w:rsid w:val="00B51B99"/>
    <w:rsid w:val="00B51E45"/>
    <w:rsid w:val="00B52110"/>
    <w:rsid w:val="00B52A70"/>
    <w:rsid w:val="00B52DE6"/>
    <w:rsid w:val="00B52E24"/>
    <w:rsid w:val="00B532DE"/>
    <w:rsid w:val="00B53546"/>
    <w:rsid w:val="00B535C1"/>
    <w:rsid w:val="00B53669"/>
    <w:rsid w:val="00B538C6"/>
    <w:rsid w:val="00B54074"/>
    <w:rsid w:val="00B54A11"/>
    <w:rsid w:val="00B54CCC"/>
    <w:rsid w:val="00B55D46"/>
    <w:rsid w:val="00B55D59"/>
    <w:rsid w:val="00B55F2F"/>
    <w:rsid w:val="00B560BE"/>
    <w:rsid w:val="00B566AE"/>
    <w:rsid w:val="00B56F04"/>
    <w:rsid w:val="00B5715F"/>
    <w:rsid w:val="00B57176"/>
    <w:rsid w:val="00B57820"/>
    <w:rsid w:val="00B605AC"/>
    <w:rsid w:val="00B607FB"/>
    <w:rsid w:val="00B608F1"/>
    <w:rsid w:val="00B61996"/>
    <w:rsid w:val="00B61B92"/>
    <w:rsid w:val="00B61C35"/>
    <w:rsid w:val="00B620E4"/>
    <w:rsid w:val="00B6284E"/>
    <w:rsid w:val="00B62CFE"/>
    <w:rsid w:val="00B62EE9"/>
    <w:rsid w:val="00B6393E"/>
    <w:rsid w:val="00B63960"/>
    <w:rsid w:val="00B63C03"/>
    <w:rsid w:val="00B64013"/>
    <w:rsid w:val="00B658C4"/>
    <w:rsid w:val="00B658CA"/>
    <w:rsid w:val="00B659AA"/>
    <w:rsid w:val="00B65D0F"/>
    <w:rsid w:val="00B65ED9"/>
    <w:rsid w:val="00B6629B"/>
    <w:rsid w:val="00B66817"/>
    <w:rsid w:val="00B66EE5"/>
    <w:rsid w:val="00B6730E"/>
    <w:rsid w:val="00B67547"/>
    <w:rsid w:val="00B67610"/>
    <w:rsid w:val="00B67A42"/>
    <w:rsid w:val="00B67F8A"/>
    <w:rsid w:val="00B70DB3"/>
    <w:rsid w:val="00B72347"/>
    <w:rsid w:val="00B7377C"/>
    <w:rsid w:val="00B744AC"/>
    <w:rsid w:val="00B74B22"/>
    <w:rsid w:val="00B757D5"/>
    <w:rsid w:val="00B75C9A"/>
    <w:rsid w:val="00B75D8E"/>
    <w:rsid w:val="00B7698D"/>
    <w:rsid w:val="00B76BDD"/>
    <w:rsid w:val="00B77318"/>
    <w:rsid w:val="00B7732B"/>
    <w:rsid w:val="00B77522"/>
    <w:rsid w:val="00B807BA"/>
    <w:rsid w:val="00B813E2"/>
    <w:rsid w:val="00B81EC9"/>
    <w:rsid w:val="00B8259D"/>
    <w:rsid w:val="00B831D6"/>
    <w:rsid w:val="00B8342B"/>
    <w:rsid w:val="00B8384A"/>
    <w:rsid w:val="00B83D06"/>
    <w:rsid w:val="00B8412C"/>
    <w:rsid w:val="00B8423F"/>
    <w:rsid w:val="00B8447B"/>
    <w:rsid w:val="00B8471A"/>
    <w:rsid w:val="00B847F5"/>
    <w:rsid w:val="00B858BD"/>
    <w:rsid w:val="00B85A9D"/>
    <w:rsid w:val="00B85DDB"/>
    <w:rsid w:val="00B86367"/>
    <w:rsid w:val="00B86659"/>
    <w:rsid w:val="00B8692E"/>
    <w:rsid w:val="00B86A1F"/>
    <w:rsid w:val="00B86B25"/>
    <w:rsid w:val="00B87612"/>
    <w:rsid w:val="00B87A19"/>
    <w:rsid w:val="00B90F96"/>
    <w:rsid w:val="00B91435"/>
    <w:rsid w:val="00B91868"/>
    <w:rsid w:val="00B91C1D"/>
    <w:rsid w:val="00B926BD"/>
    <w:rsid w:val="00B928FF"/>
    <w:rsid w:val="00B92B48"/>
    <w:rsid w:val="00B93226"/>
    <w:rsid w:val="00B9352B"/>
    <w:rsid w:val="00B93802"/>
    <w:rsid w:val="00B9399D"/>
    <w:rsid w:val="00B939AB"/>
    <w:rsid w:val="00B93AF2"/>
    <w:rsid w:val="00B93D0F"/>
    <w:rsid w:val="00B9445B"/>
    <w:rsid w:val="00B950EC"/>
    <w:rsid w:val="00B96492"/>
    <w:rsid w:val="00B972BC"/>
    <w:rsid w:val="00B975FC"/>
    <w:rsid w:val="00B978D1"/>
    <w:rsid w:val="00B97900"/>
    <w:rsid w:val="00BA02F7"/>
    <w:rsid w:val="00BA0839"/>
    <w:rsid w:val="00BA090A"/>
    <w:rsid w:val="00BA0FDE"/>
    <w:rsid w:val="00BA1057"/>
    <w:rsid w:val="00BA153F"/>
    <w:rsid w:val="00BA1567"/>
    <w:rsid w:val="00BA16EB"/>
    <w:rsid w:val="00BA1FB8"/>
    <w:rsid w:val="00BA3C2E"/>
    <w:rsid w:val="00BA3FCF"/>
    <w:rsid w:val="00BA403A"/>
    <w:rsid w:val="00BA4299"/>
    <w:rsid w:val="00BA4DDE"/>
    <w:rsid w:val="00BA57DD"/>
    <w:rsid w:val="00BA591C"/>
    <w:rsid w:val="00BA5B4B"/>
    <w:rsid w:val="00BA5CA8"/>
    <w:rsid w:val="00BA6327"/>
    <w:rsid w:val="00BA661C"/>
    <w:rsid w:val="00BA7D30"/>
    <w:rsid w:val="00BA7FF5"/>
    <w:rsid w:val="00BB02A9"/>
    <w:rsid w:val="00BB095C"/>
    <w:rsid w:val="00BB0B34"/>
    <w:rsid w:val="00BB1344"/>
    <w:rsid w:val="00BB160D"/>
    <w:rsid w:val="00BB1BFA"/>
    <w:rsid w:val="00BB1FD1"/>
    <w:rsid w:val="00BB255B"/>
    <w:rsid w:val="00BB25C6"/>
    <w:rsid w:val="00BB2682"/>
    <w:rsid w:val="00BB2701"/>
    <w:rsid w:val="00BB273D"/>
    <w:rsid w:val="00BB29E5"/>
    <w:rsid w:val="00BB2B42"/>
    <w:rsid w:val="00BB2C00"/>
    <w:rsid w:val="00BB2C16"/>
    <w:rsid w:val="00BB2D7C"/>
    <w:rsid w:val="00BB30B0"/>
    <w:rsid w:val="00BB37D5"/>
    <w:rsid w:val="00BB39D5"/>
    <w:rsid w:val="00BB3FF5"/>
    <w:rsid w:val="00BB4995"/>
    <w:rsid w:val="00BB4B5C"/>
    <w:rsid w:val="00BB5BBA"/>
    <w:rsid w:val="00BB6A20"/>
    <w:rsid w:val="00BB7C26"/>
    <w:rsid w:val="00BB7FCC"/>
    <w:rsid w:val="00BC0564"/>
    <w:rsid w:val="00BC13EA"/>
    <w:rsid w:val="00BC18FB"/>
    <w:rsid w:val="00BC1B42"/>
    <w:rsid w:val="00BC245F"/>
    <w:rsid w:val="00BC2681"/>
    <w:rsid w:val="00BC2CF0"/>
    <w:rsid w:val="00BC3205"/>
    <w:rsid w:val="00BC34F1"/>
    <w:rsid w:val="00BC374E"/>
    <w:rsid w:val="00BC3929"/>
    <w:rsid w:val="00BC4790"/>
    <w:rsid w:val="00BC48FA"/>
    <w:rsid w:val="00BC4EF9"/>
    <w:rsid w:val="00BC4F43"/>
    <w:rsid w:val="00BC507A"/>
    <w:rsid w:val="00BC563A"/>
    <w:rsid w:val="00BC5791"/>
    <w:rsid w:val="00BC5C10"/>
    <w:rsid w:val="00BC5F96"/>
    <w:rsid w:val="00BC633C"/>
    <w:rsid w:val="00BC63E0"/>
    <w:rsid w:val="00BC6A6F"/>
    <w:rsid w:val="00BC7054"/>
    <w:rsid w:val="00BC74E3"/>
    <w:rsid w:val="00BC7619"/>
    <w:rsid w:val="00BD00C4"/>
    <w:rsid w:val="00BD02BB"/>
    <w:rsid w:val="00BD0AA5"/>
    <w:rsid w:val="00BD0EFC"/>
    <w:rsid w:val="00BD10BB"/>
    <w:rsid w:val="00BD12F4"/>
    <w:rsid w:val="00BD1435"/>
    <w:rsid w:val="00BD1A8C"/>
    <w:rsid w:val="00BD2054"/>
    <w:rsid w:val="00BD294C"/>
    <w:rsid w:val="00BD30A2"/>
    <w:rsid w:val="00BD3BC3"/>
    <w:rsid w:val="00BD3C01"/>
    <w:rsid w:val="00BD3F7D"/>
    <w:rsid w:val="00BD4548"/>
    <w:rsid w:val="00BD4AAF"/>
    <w:rsid w:val="00BD544A"/>
    <w:rsid w:val="00BD5D2E"/>
    <w:rsid w:val="00BD6A56"/>
    <w:rsid w:val="00BD6D0D"/>
    <w:rsid w:val="00BD6E82"/>
    <w:rsid w:val="00BD6F38"/>
    <w:rsid w:val="00BD787D"/>
    <w:rsid w:val="00BD7999"/>
    <w:rsid w:val="00BD79A9"/>
    <w:rsid w:val="00BD7F04"/>
    <w:rsid w:val="00BD7F37"/>
    <w:rsid w:val="00BE0087"/>
    <w:rsid w:val="00BE054B"/>
    <w:rsid w:val="00BE160B"/>
    <w:rsid w:val="00BE1D7A"/>
    <w:rsid w:val="00BE24ED"/>
    <w:rsid w:val="00BE2904"/>
    <w:rsid w:val="00BE2B89"/>
    <w:rsid w:val="00BE2DD3"/>
    <w:rsid w:val="00BE3AAC"/>
    <w:rsid w:val="00BE3CD8"/>
    <w:rsid w:val="00BE3F5E"/>
    <w:rsid w:val="00BE5119"/>
    <w:rsid w:val="00BE575B"/>
    <w:rsid w:val="00BE5A12"/>
    <w:rsid w:val="00BE5A51"/>
    <w:rsid w:val="00BE5D5C"/>
    <w:rsid w:val="00BE6269"/>
    <w:rsid w:val="00BE649A"/>
    <w:rsid w:val="00BE6F45"/>
    <w:rsid w:val="00BE6F48"/>
    <w:rsid w:val="00BE6FF0"/>
    <w:rsid w:val="00BE70FA"/>
    <w:rsid w:val="00BE7266"/>
    <w:rsid w:val="00BE733D"/>
    <w:rsid w:val="00BE7801"/>
    <w:rsid w:val="00BF0037"/>
    <w:rsid w:val="00BF005C"/>
    <w:rsid w:val="00BF01AD"/>
    <w:rsid w:val="00BF16F6"/>
    <w:rsid w:val="00BF1AEE"/>
    <w:rsid w:val="00BF1D5F"/>
    <w:rsid w:val="00BF1DB4"/>
    <w:rsid w:val="00BF20FE"/>
    <w:rsid w:val="00BF2316"/>
    <w:rsid w:val="00BF2464"/>
    <w:rsid w:val="00BF269B"/>
    <w:rsid w:val="00BF342C"/>
    <w:rsid w:val="00BF3E1E"/>
    <w:rsid w:val="00BF3EEB"/>
    <w:rsid w:val="00BF3F6B"/>
    <w:rsid w:val="00BF4312"/>
    <w:rsid w:val="00BF4513"/>
    <w:rsid w:val="00BF4857"/>
    <w:rsid w:val="00BF5057"/>
    <w:rsid w:val="00BF50B8"/>
    <w:rsid w:val="00BF547B"/>
    <w:rsid w:val="00BF5AD2"/>
    <w:rsid w:val="00BF5AE3"/>
    <w:rsid w:val="00BF5B34"/>
    <w:rsid w:val="00BF5FB2"/>
    <w:rsid w:val="00BF6580"/>
    <w:rsid w:val="00BF67F5"/>
    <w:rsid w:val="00BF6876"/>
    <w:rsid w:val="00BF6F72"/>
    <w:rsid w:val="00C00649"/>
    <w:rsid w:val="00C00DB8"/>
    <w:rsid w:val="00C01103"/>
    <w:rsid w:val="00C01181"/>
    <w:rsid w:val="00C01327"/>
    <w:rsid w:val="00C016DD"/>
    <w:rsid w:val="00C017DE"/>
    <w:rsid w:val="00C0218A"/>
    <w:rsid w:val="00C021AC"/>
    <w:rsid w:val="00C02395"/>
    <w:rsid w:val="00C03358"/>
    <w:rsid w:val="00C034F0"/>
    <w:rsid w:val="00C03A74"/>
    <w:rsid w:val="00C03BE6"/>
    <w:rsid w:val="00C03F38"/>
    <w:rsid w:val="00C03F5F"/>
    <w:rsid w:val="00C042E2"/>
    <w:rsid w:val="00C0439C"/>
    <w:rsid w:val="00C0469B"/>
    <w:rsid w:val="00C04702"/>
    <w:rsid w:val="00C04963"/>
    <w:rsid w:val="00C04A10"/>
    <w:rsid w:val="00C04AEF"/>
    <w:rsid w:val="00C04B18"/>
    <w:rsid w:val="00C04D4B"/>
    <w:rsid w:val="00C05056"/>
    <w:rsid w:val="00C0553D"/>
    <w:rsid w:val="00C05D17"/>
    <w:rsid w:val="00C05E73"/>
    <w:rsid w:val="00C0676E"/>
    <w:rsid w:val="00C06CEB"/>
    <w:rsid w:val="00C06DBD"/>
    <w:rsid w:val="00C06DD4"/>
    <w:rsid w:val="00C0712A"/>
    <w:rsid w:val="00C0785A"/>
    <w:rsid w:val="00C10662"/>
    <w:rsid w:val="00C108FD"/>
    <w:rsid w:val="00C1117E"/>
    <w:rsid w:val="00C113A3"/>
    <w:rsid w:val="00C117A0"/>
    <w:rsid w:val="00C11B85"/>
    <w:rsid w:val="00C11EED"/>
    <w:rsid w:val="00C12726"/>
    <w:rsid w:val="00C12C62"/>
    <w:rsid w:val="00C12ED8"/>
    <w:rsid w:val="00C13469"/>
    <w:rsid w:val="00C139DA"/>
    <w:rsid w:val="00C13C1A"/>
    <w:rsid w:val="00C13C36"/>
    <w:rsid w:val="00C13F6D"/>
    <w:rsid w:val="00C14624"/>
    <w:rsid w:val="00C14D90"/>
    <w:rsid w:val="00C15BAB"/>
    <w:rsid w:val="00C15BB2"/>
    <w:rsid w:val="00C15F71"/>
    <w:rsid w:val="00C163BB"/>
    <w:rsid w:val="00C165A1"/>
    <w:rsid w:val="00C16DB2"/>
    <w:rsid w:val="00C172A7"/>
    <w:rsid w:val="00C17376"/>
    <w:rsid w:val="00C17496"/>
    <w:rsid w:val="00C177B0"/>
    <w:rsid w:val="00C17842"/>
    <w:rsid w:val="00C17D6C"/>
    <w:rsid w:val="00C20459"/>
    <w:rsid w:val="00C20A4A"/>
    <w:rsid w:val="00C21BC2"/>
    <w:rsid w:val="00C220D7"/>
    <w:rsid w:val="00C223CA"/>
    <w:rsid w:val="00C22B54"/>
    <w:rsid w:val="00C22F6C"/>
    <w:rsid w:val="00C22FB4"/>
    <w:rsid w:val="00C2469F"/>
    <w:rsid w:val="00C24C53"/>
    <w:rsid w:val="00C251EC"/>
    <w:rsid w:val="00C257C9"/>
    <w:rsid w:val="00C25964"/>
    <w:rsid w:val="00C25E8E"/>
    <w:rsid w:val="00C267EF"/>
    <w:rsid w:val="00C276A1"/>
    <w:rsid w:val="00C276F4"/>
    <w:rsid w:val="00C27DEC"/>
    <w:rsid w:val="00C27E4F"/>
    <w:rsid w:val="00C27F76"/>
    <w:rsid w:val="00C3042D"/>
    <w:rsid w:val="00C30B4A"/>
    <w:rsid w:val="00C30BD9"/>
    <w:rsid w:val="00C312F0"/>
    <w:rsid w:val="00C31391"/>
    <w:rsid w:val="00C3145A"/>
    <w:rsid w:val="00C31AC9"/>
    <w:rsid w:val="00C32134"/>
    <w:rsid w:val="00C3323E"/>
    <w:rsid w:val="00C3338B"/>
    <w:rsid w:val="00C33CBC"/>
    <w:rsid w:val="00C33CE6"/>
    <w:rsid w:val="00C33DB9"/>
    <w:rsid w:val="00C3526E"/>
    <w:rsid w:val="00C3591E"/>
    <w:rsid w:val="00C363E6"/>
    <w:rsid w:val="00C363FF"/>
    <w:rsid w:val="00C36443"/>
    <w:rsid w:val="00C36913"/>
    <w:rsid w:val="00C36BC7"/>
    <w:rsid w:val="00C36DBA"/>
    <w:rsid w:val="00C3774A"/>
    <w:rsid w:val="00C37B8E"/>
    <w:rsid w:val="00C40413"/>
    <w:rsid w:val="00C405E5"/>
    <w:rsid w:val="00C4067D"/>
    <w:rsid w:val="00C409C1"/>
    <w:rsid w:val="00C41232"/>
    <w:rsid w:val="00C41882"/>
    <w:rsid w:val="00C41A15"/>
    <w:rsid w:val="00C41A50"/>
    <w:rsid w:val="00C42742"/>
    <w:rsid w:val="00C42756"/>
    <w:rsid w:val="00C42BC5"/>
    <w:rsid w:val="00C431BF"/>
    <w:rsid w:val="00C4337E"/>
    <w:rsid w:val="00C433C5"/>
    <w:rsid w:val="00C43F67"/>
    <w:rsid w:val="00C443D4"/>
    <w:rsid w:val="00C44916"/>
    <w:rsid w:val="00C44E23"/>
    <w:rsid w:val="00C44EFB"/>
    <w:rsid w:val="00C45121"/>
    <w:rsid w:val="00C452B0"/>
    <w:rsid w:val="00C45C0A"/>
    <w:rsid w:val="00C45C2B"/>
    <w:rsid w:val="00C46B15"/>
    <w:rsid w:val="00C46F99"/>
    <w:rsid w:val="00C479A4"/>
    <w:rsid w:val="00C47A78"/>
    <w:rsid w:val="00C47B4D"/>
    <w:rsid w:val="00C47D86"/>
    <w:rsid w:val="00C5084E"/>
    <w:rsid w:val="00C50F45"/>
    <w:rsid w:val="00C51418"/>
    <w:rsid w:val="00C5176D"/>
    <w:rsid w:val="00C520D0"/>
    <w:rsid w:val="00C524D2"/>
    <w:rsid w:val="00C5269E"/>
    <w:rsid w:val="00C52B0A"/>
    <w:rsid w:val="00C53C57"/>
    <w:rsid w:val="00C54122"/>
    <w:rsid w:val="00C542AD"/>
    <w:rsid w:val="00C551C3"/>
    <w:rsid w:val="00C55269"/>
    <w:rsid w:val="00C565E6"/>
    <w:rsid w:val="00C56833"/>
    <w:rsid w:val="00C56FA9"/>
    <w:rsid w:val="00C57862"/>
    <w:rsid w:val="00C60124"/>
    <w:rsid w:val="00C608D0"/>
    <w:rsid w:val="00C60DB9"/>
    <w:rsid w:val="00C60EF4"/>
    <w:rsid w:val="00C61E0E"/>
    <w:rsid w:val="00C634A4"/>
    <w:rsid w:val="00C63E3B"/>
    <w:rsid w:val="00C63FCE"/>
    <w:rsid w:val="00C64167"/>
    <w:rsid w:val="00C65012"/>
    <w:rsid w:val="00C6650C"/>
    <w:rsid w:val="00C6657E"/>
    <w:rsid w:val="00C666FC"/>
    <w:rsid w:val="00C66931"/>
    <w:rsid w:val="00C66E85"/>
    <w:rsid w:val="00C66FD8"/>
    <w:rsid w:val="00C6718F"/>
    <w:rsid w:val="00C67435"/>
    <w:rsid w:val="00C678E9"/>
    <w:rsid w:val="00C679ED"/>
    <w:rsid w:val="00C67D90"/>
    <w:rsid w:val="00C7023F"/>
    <w:rsid w:val="00C70290"/>
    <w:rsid w:val="00C702D9"/>
    <w:rsid w:val="00C7094E"/>
    <w:rsid w:val="00C70AB0"/>
    <w:rsid w:val="00C713F0"/>
    <w:rsid w:val="00C7195C"/>
    <w:rsid w:val="00C71C52"/>
    <w:rsid w:val="00C72169"/>
    <w:rsid w:val="00C72850"/>
    <w:rsid w:val="00C7288C"/>
    <w:rsid w:val="00C73283"/>
    <w:rsid w:val="00C739FF"/>
    <w:rsid w:val="00C74408"/>
    <w:rsid w:val="00C7452F"/>
    <w:rsid w:val="00C74924"/>
    <w:rsid w:val="00C74AEA"/>
    <w:rsid w:val="00C74DDC"/>
    <w:rsid w:val="00C75376"/>
    <w:rsid w:val="00C755EF"/>
    <w:rsid w:val="00C75806"/>
    <w:rsid w:val="00C766CF"/>
    <w:rsid w:val="00C76D82"/>
    <w:rsid w:val="00C76F5B"/>
    <w:rsid w:val="00C7704E"/>
    <w:rsid w:val="00C77448"/>
    <w:rsid w:val="00C77ADC"/>
    <w:rsid w:val="00C77D20"/>
    <w:rsid w:val="00C8036E"/>
    <w:rsid w:val="00C80BCA"/>
    <w:rsid w:val="00C80CAC"/>
    <w:rsid w:val="00C815FA"/>
    <w:rsid w:val="00C81717"/>
    <w:rsid w:val="00C81A2C"/>
    <w:rsid w:val="00C81A37"/>
    <w:rsid w:val="00C81CD6"/>
    <w:rsid w:val="00C81D45"/>
    <w:rsid w:val="00C81F12"/>
    <w:rsid w:val="00C8231B"/>
    <w:rsid w:val="00C823E0"/>
    <w:rsid w:val="00C827BA"/>
    <w:rsid w:val="00C828A3"/>
    <w:rsid w:val="00C82FEC"/>
    <w:rsid w:val="00C83064"/>
    <w:rsid w:val="00C83520"/>
    <w:rsid w:val="00C8361D"/>
    <w:rsid w:val="00C83A75"/>
    <w:rsid w:val="00C8452D"/>
    <w:rsid w:val="00C846F9"/>
    <w:rsid w:val="00C85894"/>
    <w:rsid w:val="00C858B4"/>
    <w:rsid w:val="00C85F92"/>
    <w:rsid w:val="00C85FCB"/>
    <w:rsid w:val="00C85FE9"/>
    <w:rsid w:val="00C86125"/>
    <w:rsid w:val="00C861BB"/>
    <w:rsid w:val="00C8676A"/>
    <w:rsid w:val="00C86FF4"/>
    <w:rsid w:val="00C87419"/>
    <w:rsid w:val="00C87EF3"/>
    <w:rsid w:val="00C90697"/>
    <w:rsid w:val="00C90BC8"/>
    <w:rsid w:val="00C90C12"/>
    <w:rsid w:val="00C9206F"/>
    <w:rsid w:val="00C923DD"/>
    <w:rsid w:val="00C925E1"/>
    <w:rsid w:val="00C92A54"/>
    <w:rsid w:val="00C92CC3"/>
    <w:rsid w:val="00C92D67"/>
    <w:rsid w:val="00C938B6"/>
    <w:rsid w:val="00C93AC3"/>
    <w:rsid w:val="00C93CCA"/>
    <w:rsid w:val="00C9401B"/>
    <w:rsid w:val="00C940DA"/>
    <w:rsid w:val="00C940FB"/>
    <w:rsid w:val="00C94143"/>
    <w:rsid w:val="00C941DF"/>
    <w:rsid w:val="00C944C5"/>
    <w:rsid w:val="00C950FD"/>
    <w:rsid w:val="00C95CB4"/>
    <w:rsid w:val="00C95E89"/>
    <w:rsid w:val="00C95F8C"/>
    <w:rsid w:val="00C961D3"/>
    <w:rsid w:val="00C96691"/>
    <w:rsid w:val="00C96764"/>
    <w:rsid w:val="00C9707B"/>
    <w:rsid w:val="00C9757A"/>
    <w:rsid w:val="00C97A52"/>
    <w:rsid w:val="00CA133B"/>
    <w:rsid w:val="00CA18B0"/>
    <w:rsid w:val="00CA1AFE"/>
    <w:rsid w:val="00CA23D1"/>
    <w:rsid w:val="00CA266E"/>
    <w:rsid w:val="00CA35DD"/>
    <w:rsid w:val="00CA3638"/>
    <w:rsid w:val="00CA3774"/>
    <w:rsid w:val="00CA3878"/>
    <w:rsid w:val="00CA4162"/>
    <w:rsid w:val="00CA4283"/>
    <w:rsid w:val="00CA442F"/>
    <w:rsid w:val="00CA4768"/>
    <w:rsid w:val="00CA47D8"/>
    <w:rsid w:val="00CA4A3D"/>
    <w:rsid w:val="00CA4E8A"/>
    <w:rsid w:val="00CA4ED5"/>
    <w:rsid w:val="00CA5148"/>
    <w:rsid w:val="00CA6512"/>
    <w:rsid w:val="00CA6D92"/>
    <w:rsid w:val="00CA7045"/>
    <w:rsid w:val="00CA7169"/>
    <w:rsid w:val="00CA78B7"/>
    <w:rsid w:val="00CA7B56"/>
    <w:rsid w:val="00CA7CE9"/>
    <w:rsid w:val="00CA7EDF"/>
    <w:rsid w:val="00CA7FD4"/>
    <w:rsid w:val="00CB01B5"/>
    <w:rsid w:val="00CB0867"/>
    <w:rsid w:val="00CB0A6A"/>
    <w:rsid w:val="00CB0A79"/>
    <w:rsid w:val="00CB0FA0"/>
    <w:rsid w:val="00CB170F"/>
    <w:rsid w:val="00CB28AE"/>
    <w:rsid w:val="00CB30E5"/>
    <w:rsid w:val="00CB3FC1"/>
    <w:rsid w:val="00CB4237"/>
    <w:rsid w:val="00CB442E"/>
    <w:rsid w:val="00CB4C8F"/>
    <w:rsid w:val="00CB4E6D"/>
    <w:rsid w:val="00CB523D"/>
    <w:rsid w:val="00CB5428"/>
    <w:rsid w:val="00CB5FB5"/>
    <w:rsid w:val="00CB669A"/>
    <w:rsid w:val="00CB6ACB"/>
    <w:rsid w:val="00CB6D40"/>
    <w:rsid w:val="00CB6E6C"/>
    <w:rsid w:val="00CB73B0"/>
    <w:rsid w:val="00CB7A06"/>
    <w:rsid w:val="00CC0B73"/>
    <w:rsid w:val="00CC0BCF"/>
    <w:rsid w:val="00CC1114"/>
    <w:rsid w:val="00CC11A4"/>
    <w:rsid w:val="00CC236A"/>
    <w:rsid w:val="00CC2A8D"/>
    <w:rsid w:val="00CC2B69"/>
    <w:rsid w:val="00CC31F8"/>
    <w:rsid w:val="00CC37AC"/>
    <w:rsid w:val="00CC3953"/>
    <w:rsid w:val="00CC39AF"/>
    <w:rsid w:val="00CC3B7C"/>
    <w:rsid w:val="00CC4253"/>
    <w:rsid w:val="00CC448C"/>
    <w:rsid w:val="00CC4723"/>
    <w:rsid w:val="00CC4F23"/>
    <w:rsid w:val="00CC5058"/>
    <w:rsid w:val="00CC5250"/>
    <w:rsid w:val="00CC548D"/>
    <w:rsid w:val="00CC57CE"/>
    <w:rsid w:val="00CC5B17"/>
    <w:rsid w:val="00CC5C1E"/>
    <w:rsid w:val="00CC60EB"/>
    <w:rsid w:val="00CC6132"/>
    <w:rsid w:val="00CC61DE"/>
    <w:rsid w:val="00CC6643"/>
    <w:rsid w:val="00CC70AF"/>
    <w:rsid w:val="00CC7D80"/>
    <w:rsid w:val="00CD0590"/>
    <w:rsid w:val="00CD0632"/>
    <w:rsid w:val="00CD0800"/>
    <w:rsid w:val="00CD19AB"/>
    <w:rsid w:val="00CD1B24"/>
    <w:rsid w:val="00CD200E"/>
    <w:rsid w:val="00CD2246"/>
    <w:rsid w:val="00CD2EF5"/>
    <w:rsid w:val="00CD343B"/>
    <w:rsid w:val="00CD3AA6"/>
    <w:rsid w:val="00CD40CB"/>
    <w:rsid w:val="00CD4961"/>
    <w:rsid w:val="00CD4B4A"/>
    <w:rsid w:val="00CD4BD9"/>
    <w:rsid w:val="00CD4C4A"/>
    <w:rsid w:val="00CD5039"/>
    <w:rsid w:val="00CD56A7"/>
    <w:rsid w:val="00CD56B2"/>
    <w:rsid w:val="00CD590D"/>
    <w:rsid w:val="00CD5B8D"/>
    <w:rsid w:val="00CD5B8E"/>
    <w:rsid w:val="00CD62D0"/>
    <w:rsid w:val="00CD637E"/>
    <w:rsid w:val="00CD6515"/>
    <w:rsid w:val="00CD67C2"/>
    <w:rsid w:val="00CD6C94"/>
    <w:rsid w:val="00CD6F74"/>
    <w:rsid w:val="00CD7909"/>
    <w:rsid w:val="00CD7A68"/>
    <w:rsid w:val="00CE0123"/>
    <w:rsid w:val="00CE0364"/>
    <w:rsid w:val="00CE03A6"/>
    <w:rsid w:val="00CE08F0"/>
    <w:rsid w:val="00CE1012"/>
    <w:rsid w:val="00CE27BE"/>
    <w:rsid w:val="00CE2BFF"/>
    <w:rsid w:val="00CE30A6"/>
    <w:rsid w:val="00CE3784"/>
    <w:rsid w:val="00CE3FCF"/>
    <w:rsid w:val="00CE45FC"/>
    <w:rsid w:val="00CE4721"/>
    <w:rsid w:val="00CE4D22"/>
    <w:rsid w:val="00CE4DEA"/>
    <w:rsid w:val="00CE54B6"/>
    <w:rsid w:val="00CE5C09"/>
    <w:rsid w:val="00CE69B8"/>
    <w:rsid w:val="00CE6C08"/>
    <w:rsid w:val="00CE6D20"/>
    <w:rsid w:val="00CE79A2"/>
    <w:rsid w:val="00CE7D5D"/>
    <w:rsid w:val="00CF06A8"/>
    <w:rsid w:val="00CF085A"/>
    <w:rsid w:val="00CF0BE1"/>
    <w:rsid w:val="00CF0D08"/>
    <w:rsid w:val="00CF0D69"/>
    <w:rsid w:val="00CF1224"/>
    <w:rsid w:val="00CF18C4"/>
    <w:rsid w:val="00CF192B"/>
    <w:rsid w:val="00CF2696"/>
    <w:rsid w:val="00CF2C1C"/>
    <w:rsid w:val="00CF2C54"/>
    <w:rsid w:val="00CF327F"/>
    <w:rsid w:val="00CF32E1"/>
    <w:rsid w:val="00CF3324"/>
    <w:rsid w:val="00CF37C8"/>
    <w:rsid w:val="00CF37DC"/>
    <w:rsid w:val="00CF3B05"/>
    <w:rsid w:val="00CF3F52"/>
    <w:rsid w:val="00CF400F"/>
    <w:rsid w:val="00CF4180"/>
    <w:rsid w:val="00CF4496"/>
    <w:rsid w:val="00CF4B0F"/>
    <w:rsid w:val="00CF4F36"/>
    <w:rsid w:val="00CF5A8E"/>
    <w:rsid w:val="00CF5DB3"/>
    <w:rsid w:val="00CF5E85"/>
    <w:rsid w:val="00CF66D1"/>
    <w:rsid w:val="00CF744B"/>
    <w:rsid w:val="00CF746C"/>
    <w:rsid w:val="00D008F4"/>
    <w:rsid w:val="00D00A05"/>
    <w:rsid w:val="00D01548"/>
    <w:rsid w:val="00D0156E"/>
    <w:rsid w:val="00D01BCC"/>
    <w:rsid w:val="00D02A5D"/>
    <w:rsid w:val="00D03784"/>
    <w:rsid w:val="00D03965"/>
    <w:rsid w:val="00D0441B"/>
    <w:rsid w:val="00D0473C"/>
    <w:rsid w:val="00D053E0"/>
    <w:rsid w:val="00D05BDA"/>
    <w:rsid w:val="00D06584"/>
    <w:rsid w:val="00D07418"/>
    <w:rsid w:val="00D10241"/>
    <w:rsid w:val="00D1094F"/>
    <w:rsid w:val="00D10B03"/>
    <w:rsid w:val="00D117A5"/>
    <w:rsid w:val="00D11866"/>
    <w:rsid w:val="00D12B12"/>
    <w:rsid w:val="00D12BE7"/>
    <w:rsid w:val="00D1301E"/>
    <w:rsid w:val="00D131A4"/>
    <w:rsid w:val="00D13AA3"/>
    <w:rsid w:val="00D14503"/>
    <w:rsid w:val="00D154AB"/>
    <w:rsid w:val="00D171F2"/>
    <w:rsid w:val="00D17396"/>
    <w:rsid w:val="00D17663"/>
    <w:rsid w:val="00D20D42"/>
    <w:rsid w:val="00D210BE"/>
    <w:rsid w:val="00D211DA"/>
    <w:rsid w:val="00D212FF"/>
    <w:rsid w:val="00D21568"/>
    <w:rsid w:val="00D21F39"/>
    <w:rsid w:val="00D23E60"/>
    <w:rsid w:val="00D2427F"/>
    <w:rsid w:val="00D24BAB"/>
    <w:rsid w:val="00D2520A"/>
    <w:rsid w:val="00D2524A"/>
    <w:rsid w:val="00D25723"/>
    <w:rsid w:val="00D264A4"/>
    <w:rsid w:val="00D269D1"/>
    <w:rsid w:val="00D2744B"/>
    <w:rsid w:val="00D2746D"/>
    <w:rsid w:val="00D27B38"/>
    <w:rsid w:val="00D300B0"/>
    <w:rsid w:val="00D30D07"/>
    <w:rsid w:val="00D31BEA"/>
    <w:rsid w:val="00D3275A"/>
    <w:rsid w:val="00D32EC7"/>
    <w:rsid w:val="00D33107"/>
    <w:rsid w:val="00D33255"/>
    <w:rsid w:val="00D33C14"/>
    <w:rsid w:val="00D3452C"/>
    <w:rsid w:val="00D34A9F"/>
    <w:rsid w:val="00D34B95"/>
    <w:rsid w:val="00D34FE9"/>
    <w:rsid w:val="00D351BA"/>
    <w:rsid w:val="00D353E6"/>
    <w:rsid w:val="00D3589E"/>
    <w:rsid w:val="00D35FAB"/>
    <w:rsid w:val="00D361C9"/>
    <w:rsid w:val="00D362B8"/>
    <w:rsid w:val="00D366AA"/>
    <w:rsid w:val="00D37869"/>
    <w:rsid w:val="00D37F9F"/>
    <w:rsid w:val="00D4090B"/>
    <w:rsid w:val="00D40E98"/>
    <w:rsid w:val="00D4206B"/>
    <w:rsid w:val="00D420CC"/>
    <w:rsid w:val="00D428A7"/>
    <w:rsid w:val="00D4381D"/>
    <w:rsid w:val="00D43946"/>
    <w:rsid w:val="00D43AF7"/>
    <w:rsid w:val="00D43BBB"/>
    <w:rsid w:val="00D43C79"/>
    <w:rsid w:val="00D43EA9"/>
    <w:rsid w:val="00D444E3"/>
    <w:rsid w:val="00D44C45"/>
    <w:rsid w:val="00D44E3A"/>
    <w:rsid w:val="00D44E52"/>
    <w:rsid w:val="00D45FD4"/>
    <w:rsid w:val="00D462FE"/>
    <w:rsid w:val="00D4662A"/>
    <w:rsid w:val="00D46E6B"/>
    <w:rsid w:val="00D47AC0"/>
    <w:rsid w:val="00D50013"/>
    <w:rsid w:val="00D504EF"/>
    <w:rsid w:val="00D5081C"/>
    <w:rsid w:val="00D50916"/>
    <w:rsid w:val="00D51311"/>
    <w:rsid w:val="00D51C18"/>
    <w:rsid w:val="00D52023"/>
    <w:rsid w:val="00D527BF"/>
    <w:rsid w:val="00D52E6D"/>
    <w:rsid w:val="00D52F8B"/>
    <w:rsid w:val="00D5340A"/>
    <w:rsid w:val="00D54399"/>
    <w:rsid w:val="00D54428"/>
    <w:rsid w:val="00D54493"/>
    <w:rsid w:val="00D54508"/>
    <w:rsid w:val="00D547A6"/>
    <w:rsid w:val="00D548C8"/>
    <w:rsid w:val="00D548CD"/>
    <w:rsid w:val="00D54974"/>
    <w:rsid w:val="00D54B40"/>
    <w:rsid w:val="00D55F3F"/>
    <w:rsid w:val="00D56135"/>
    <w:rsid w:val="00D56C3C"/>
    <w:rsid w:val="00D57017"/>
    <w:rsid w:val="00D5716D"/>
    <w:rsid w:val="00D573AB"/>
    <w:rsid w:val="00D57C06"/>
    <w:rsid w:val="00D57C1A"/>
    <w:rsid w:val="00D57D55"/>
    <w:rsid w:val="00D603FC"/>
    <w:rsid w:val="00D60461"/>
    <w:rsid w:val="00D60E31"/>
    <w:rsid w:val="00D61084"/>
    <w:rsid w:val="00D610CB"/>
    <w:rsid w:val="00D6111F"/>
    <w:rsid w:val="00D619AA"/>
    <w:rsid w:val="00D61B6F"/>
    <w:rsid w:val="00D61F3D"/>
    <w:rsid w:val="00D63206"/>
    <w:rsid w:val="00D63B68"/>
    <w:rsid w:val="00D64061"/>
    <w:rsid w:val="00D64216"/>
    <w:rsid w:val="00D64507"/>
    <w:rsid w:val="00D64883"/>
    <w:rsid w:val="00D64974"/>
    <w:rsid w:val="00D655A7"/>
    <w:rsid w:val="00D65FF2"/>
    <w:rsid w:val="00D664CC"/>
    <w:rsid w:val="00D66C05"/>
    <w:rsid w:val="00D6704A"/>
    <w:rsid w:val="00D672E3"/>
    <w:rsid w:val="00D67972"/>
    <w:rsid w:val="00D67CB1"/>
    <w:rsid w:val="00D70285"/>
    <w:rsid w:val="00D704AC"/>
    <w:rsid w:val="00D70757"/>
    <w:rsid w:val="00D71255"/>
    <w:rsid w:val="00D712FD"/>
    <w:rsid w:val="00D713A5"/>
    <w:rsid w:val="00D713F4"/>
    <w:rsid w:val="00D71705"/>
    <w:rsid w:val="00D71E82"/>
    <w:rsid w:val="00D72060"/>
    <w:rsid w:val="00D725DE"/>
    <w:rsid w:val="00D7299D"/>
    <w:rsid w:val="00D72AA9"/>
    <w:rsid w:val="00D72CEF"/>
    <w:rsid w:val="00D731D9"/>
    <w:rsid w:val="00D73341"/>
    <w:rsid w:val="00D733D3"/>
    <w:rsid w:val="00D73825"/>
    <w:rsid w:val="00D73953"/>
    <w:rsid w:val="00D73D15"/>
    <w:rsid w:val="00D73ECA"/>
    <w:rsid w:val="00D745C1"/>
    <w:rsid w:val="00D74745"/>
    <w:rsid w:val="00D75290"/>
    <w:rsid w:val="00D753C4"/>
    <w:rsid w:val="00D75BE5"/>
    <w:rsid w:val="00D76097"/>
    <w:rsid w:val="00D76125"/>
    <w:rsid w:val="00D764BD"/>
    <w:rsid w:val="00D767A0"/>
    <w:rsid w:val="00D76A73"/>
    <w:rsid w:val="00D7703A"/>
    <w:rsid w:val="00D7770F"/>
    <w:rsid w:val="00D777B6"/>
    <w:rsid w:val="00D802D8"/>
    <w:rsid w:val="00D80356"/>
    <w:rsid w:val="00D80398"/>
    <w:rsid w:val="00D8097E"/>
    <w:rsid w:val="00D815A4"/>
    <w:rsid w:val="00D815F7"/>
    <w:rsid w:val="00D818A2"/>
    <w:rsid w:val="00D81C9D"/>
    <w:rsid w:val="00D81CA9"/>
    <w:rsid w:val="00D81CD5"/>
    <w:rsid w:val="00D81D5D"/>
    <w:rsid w:val="00D82893"/>
    <w:rsid w:val="00D83316"/>
    <w:rsid w:val="00D83441"/>
    <w:rsid w:val="00D8378C"/>
    <w:rsid w:val="00D83B31"/>
    <w:rsid w:val="00D84442"/>
    <w:rsid w:val="00D84732"/>
    <w:rsid w:val="00D84929"/>
    <w:rsid w:val="00D85937"/>
    <w:rsid w:val="00D8593F"/>
    <w:rsid w:val="00D85DE3"/>
    <w:rsid w:val="00D86A49"/>
    <w:rsid w:val="00D87526"/>
    <w:rsid w:val="00D87562"/>
    <w:rsid w:val="00D87745"/>
    <w:rsid w:val="00D90BB3"/>
    <w:rsid w:val="00D90E01"/>
    <w:rsid w:val="00D90FBA"/>
    <w:rsid w:val="00D911C2"/>
    <w:rsid w:val="00D91E38"/>
    <w:rsid w:val="00D9212A"/>
    <w:rsid w:val="00D921E5"/>
    <w:rsid w:val="00D924FF"/>
    <w:rsid w:val="00D92741"/>
    <w:rsid w:val="00D92ACC"/>
    <w:rsid w:val="00D92ED2"/>
    <w:rsid w:val="00D9418E"/>
    <w:rsid w:val="00D9443E"/>
    <w:rsid w:val="00D94487"/>
    <w:rsid w:val="00D94837"/>
    <w:rsid w:val="00D953A2"/>
    <w:rsid w:val="00D95A40"/>
    <w:rsid w:val="00D967D4"/>
    <w:rsid w:val="00D969BC"/>
    <w:rsid w:val="00D96D30"/>
    <w:rsid w:val="00D96D87"/>
    <w:rsid w:val="00D9779B"/>
    <w:rsid w:val="00D97818"/>
    <w:rsid w:val="00D979DE"/>
    <w:rsid w:val="00D97ABF"/>
    <w:rsid w:val="00D97B96"/>
    <w:rsid w:val="00DA0231"/>
    <w:rsid w:val="00DA04FB"/>
    <w:rsid w:val="00DA08BF"/>
    <w:rsid w:val="00DA0CA8"/>
    <w:rsid w:val="00DA0DCC"/>
    <w:rsid w:val="00DA0F7D"/>
    <w:rsid w:val="00DA13D5"/>
    <w:rsid w:val="00DA147D"/>
    <w:rsid w:val="00DA161C"/>
    <w:rsid w:val="00DA184D"/>
    <w:rsid w:val="00DA1A97"/>
    <w:rsid w:val="00DA1D66"/>
    <w:rsid w:val="00DA2007"/>
    <w:rsid w:val="00DA29D4"/>
    <w:rsid w:val="00DA29E5"/>
    <w:rsid w:val="00DA3724"/>
    <w:rsid w:val="00DA38F0"/>
    <w:rsid w:val="00DA3A83"/>
    <w:rsid w:val="00DA4DA7"/>
    <w:rsid w:val="00DA5114"/>
    <w:rsid w:val="00DA54CB"/>
    <w:rsid w:val="00DA5A3A"/>
    <w:rsid w:val="00DA5D74"/>
    <w:rsid w:val="00DA6030"/>
    <w:rsid w:val="00DA605C"/>
    <w:rsid w:val="00DA661C"/>
    <w:rsid w:val="00DA6AB3"/>
    <w:rsid w:val="00DA6F79"/>
    <w:rsid w:val="00DA7164"/>
    <w:rsid w:val="00DA7314"/>
    <w:rsid w:val="00DB03DA"/>
    <w:rsid w:val="00DB04F7"/>
    <w:rsid w:val="00DB0BF0"/>
    <w:rsid w:val="00DB0D1F"/>
    <w:rsid w:val="00DB0EDF"/>
    <w:rsid w:val="00DB12A4"/>
    <w:rsid w:val="00DB2126"/>
    <w:rsid w:val="00DB2359"/>
    <w:rsid w:val="00DB253D"/>
    <w:rsid w:val="00DB2C0C"/>
    <w:rsid w:val="00DB32A1"/>
    <w:rsid w:val="00DB32F4"/>
    <w:rsid w:val="00DB38B4"/>
    <w:rsid w:val="00DB398A"/>
    <w:rsid w:val="00DB4205"/>
    <w:rsid w:val="00DB4E81"/>
    <w:rsid w:val="00DB515D"/>
    <w:rsid w:val="00DB51E3"/>
    <w:rsid w:val="00DB530F"/>
    <w:rsid w:val="00DB582E"/>
    <w:rsid w:val="00DB5CF7"/>
    <w:rsid w:val="00DB6007"/>
    <w:rsid w:val="00DB649C"/>
    <w:rsid w:val="00DB68A9"/>
    <w:rsid w:val="00DB6ABA"/>
    <w:rsid w:val="00DB6C68"/>
    <w:rsid w:val="00DB6CE2"/>
    <w:rsid w:val="00DB7043"/>
    <w:rsid w:val="00DB732B"/>
    <w:rsid w:val="00DB7FDD"/>
    <w:rsid w:val="00DC035D"/>
    <w:rsid w:val="00DC0715"/>
    <w:rsid w:val="00DC0968"/>
    <w:rsid w:val="00DC0A72"/>
    <w:rsid w:val="00DC0DC2"/>
    <w:rsid w:val="00DC0E60"/>
    <w:rsid w:val="00DC10A7"/>
    <w:rsid w:val="00DC124C"/>
    <w:rsid w:val="00DC1565"/>
    <w:rsid w:val="00DC1708"/>
    <w:rsid w:val="00DC1889"/>
    <w:rsid w:val="00DC1B4C"/>
    <w:rsid w:val="00DC2033"/>
    <w:rsid w:val="00DC2C0F"/>
    <w:rsid w:val="00DC2CF7"/>
    <w:rsid w:val="00DC2F3A"/>
    <w:rsid w:val="00DC313A"/>
    <w:rsid w:val="00DC3699"/>
    <w:rsid w:val="00DC3A49"/>
    <w:rsid w:val="00DC3FA6"/>
    <w:rsid w:val="00DC4149"/>
    <w:rsid w:val="00DC4784"/>
    <w:rsid w:val="00DC544E"/>
    <w:rsid w:val="00DC5875"/>
    <w:rsid w:val="00DC5FFB"/>
    <w:rsid w:val="00DC6C9C"/>
    <w:rsid w:val="00DC6F00"/>
    <w:rsid w:val="00DC73FD"/>
    <w:rsid w:val="00DC75FB"/>
    <w:rsid w:val="00DC7BA2"/>
    <w:rsid w:val="00DC7F50"/>
    <w:rsid w:val="00DD0022"/>
    <w:rsid w:val="00DD0052"/>
    <w:rsid w:val="00DD01C3"/>
    <w:rsid w:val="00DD0497"/>
    <w:rsid w:val="00DD0F8B"/>
    <w:rsid w:val="00DD16DD"/>
    <w:rsid w:val="00DD1DF3"/>
    <w:rsid w:val="00DD20F4"/>
    <w:rsid w:val="00DD21B2"/>
    <w:rsid w:val="00DD28D4"/>
    <w:rsid w:val="00DD2DBB"/>
    <w:rsid w:val="00DD3095"/>
    <w:rsid w:val="00DD34B6"/>
    <w:rsid w:val="00DD3B56"/>
    <w:rsid w:val="00DD3CC7"/>
    <w:rsid w:val="00DD3CFE"/>
    <w:rsid w:val="00DD4104"/>
    <w:rsid w:val="00DD4109"/>
    <w:rsid w:val="00DD449D"/>
    <w:rsid w:val="00DD4D6A"/>
    <w:rsid w:val="00DD5F44"/>
    <w:rsid w:val="00DD6456"/>
    <w:rsid w:val="00DD697A"/>
    <w:rsid w:val="00DD6A87"/>
    <w:rsid w:val="00DD7389"/>
    <w:rsid w:val="00DD774A"/>
    <w:rsid w:val="00DD7A4A"/>
    <w:rsid w:val="00DE00BF"/>
    <w:rsid w:val="00DE0290"/>
    <w:rsid w:val="00DE0A27"/>
    <w:rsid w:val="00DE12E4"/>
    <w:rsid w:val="00DE17C6"/>
    <w:rsid w:val="00DE1C7E"/>
    <w:rsid w:val="00DE1E32"/>
    <w:rsid w:val="00DE1FD1"/>
    <w:rsid w:val="00DE2157"/>
    <w:rsid w:val="00DE230A"/>
    <w:rsid w:val="00DE2511"/>
    <w:rsid w:val="00DE2669"/>
    <w:rsid w:val="00DE27C0"/>
    <w:rsid w:val="00DE281C"/>
    <w:rsid w:val="00DE2CE7"/>
    <w:rsid w:val="00DE3321"/>
    <w:rsid w:val="00DE3376"/>
    <w:rsid w:val="00DE36B7"/>
    <w:rsid w:val="00DE4C13"/>
    <w:rsid w:val="00DE508C"/>
    <w:rsid w:val="00DE5A53"/>
    <w:rsid w:val="00DE5CA8"/>
    <w:rsid w:val="00DE6076"/>
    <w:rsid w:val="00DE6289"/>
    <w:rsid w:val="00DE6313"/>
    <w:rsid w:val="00DE648F"/>
    <w:rsid w:val="00DE68D7"/>
    <w:rsid w:val="00DE768F"/>
    <w:rsid w:val="00DE7823"/>
    <w:rsid w:val="00DE7EE2"/>
    <w:rsid w:val="00DF02C6"/>
    <w:rsid w:val="00DF0B9B"/>
    <w:rsid w:val="00DF1678"/>
    <w:rsid w:val="00DF2175"/>
    <w:rsid w:val="00DF21B1"/>
    <w:rsid w:val="00DF25B2"/>
    <w:rsid w:val="00DF2F0A"/>
    <w:rsid w:val="00DF31F1"/>
    <w:rsid w:val="00DF3956"/>
    <w:rsid w:val="00DF3E3C"/>
    <w:rsid w:val="00DF5582"/>
    <w:rsid w:val="00DF558C"/>
    <w:rsid w:val="00DF5722"/>
    <w:rsid w:val="00DF5953"/>
    <w:rsid w:val="00DF5E1A"/>
    <w:rsid w:val="00DF5FC2"/>
    <w:rsid w:val="00DF6115"/>
    <w:rsid w:val="00DF6424"/>
    <w:rsid w:val="00DF6474"/>
    <w:rsid w:val="00DF64D3"/>
    <w:rsid w:val="00DF6B8A"/>
    <w:rsid w:val="00DF7010"/>
    <w:rsid w:val="00DF705A"/>
    <w:rsid w:val="00DF709F"/>
    <w:rsid w:val="00DF72FF"/>
    <w:rsid w:val="00DF7690"/>
    <w:rsid w:val="00DF7EC4"/>
    <w:rsid w:val="00E00D5B"/>
    <w:rsid w:val="00E01AA9"/>
    <w:rsid w:val="00E01C17"/>
    <w:rsid w:val="00E01DE6"/>
    <w:rsid w:val="00E01E62"/>
    <w:rsid w:val="00E02029"/>
    <w:rsid w:val="00E020CA"/>
    <w:rsid w:val="00E02862"/>
    <w:rsid w:val="00E02B0A"/>
    <w:rsid w:val="00E02F83"/>
    <w:rsid w:val="00E02FDB"/>
    <w:rsid w:val="00E0404F"/>
    <w:rsid w:val="00E04188"/>
    <w:rsid w:val="00E05644"/>
    <w:rsid w:val="00E0578C"/>
    <w:rsid w:val="00E0643F"/>
    <w:rsid w:val="00E06ABD"/>
    <w:rsid w:val="00E06FD4"/>
    <w:rsid w:val="00E07456"/>
    <w:rsid w:val="00E075A2"/>
    <w:rsid w:val="00E07957"/>
    <w:rsid w:val="00E07B4B"/>
    <w:rsid w:val="00E07D62"/>
    <w:rsid w:val="00E1028B"/>
    <w:rsid w:val="00E108AC"/>
    <w:rsid w:val="00E10CC4"/>
    <w:rsid w:val="00E11076"/>
    <w:rsid w:val="00E11567"/>
    <w:rsid w:val="00E11A4C"/>
    <w:rsid w:val="00E124A3"/>
    <w:rsid w:val="00E130AF"/>
    <w:rsid w:val="00E13358"/>
    <w:rsid w:val="00E13CE5"/>
    <w:rsid w:val="00E13DF2"/>
    <w:rsid w:val="00E14004"/>
    <w:rsid w:val="00E142BE"/>
    <w:rsid w:val="00E148CF"/>
    <w:rsid w:val="00E14BC9"/>
    <w:rsid w:val="00E1502F"/>
    <w:rsid w:val="00E150F8"/>
    <w:rsid w:val="00E154E7"/>
    <w:rsid w:val="00E15D8D"/>
    <w:rsid w:val="00E16756"/>
    <w:rsid w:val="00E1687E"/>
    <w:rsid w:val="00E16FFF"/>
    <w:rsid w:val="00E17600"/>
    <w:rsid w:val="00E17AA1"/>
    <w:rsid w:val="00E17B60"/>
    <w:rsid w:val="00E17C18"/>
    <w:rsid w:val="00E200AC"/>
    <w:rsid w:val="00E2026A"/>
    <w:rsid w:val="00E2034C"/>
    <w:rsid w:val="00E206C3"/>
    <w:rsid w:val="00E206FE"/>
    <w:rsid w:val="00E21150"/>
    <w:rsid w:val="00E21C27"/>
    <w:rsid w:val="00E22015"/>
    <w:rsid w:val="00E2219C"/>
    <w:rsid w:val="00E2250E"/>
    <w:rsid w:val="00E2253E"/>
    <w:rsid w:val="00E22940"/>
    <w:rsid w:val="00E229A3"/>
    <w:rsid w:val="00E23342"/>
    <w:rsid w:val="00E2368E"/>
    <w:rsid w:val="00E237CE"/>
    <w:rsid w:val="00E23CCE"/>
    <w:rsid w:val="00E24023"/>
    <w:rsid w:val="00E24567"/>
    <w:rsid w:val="00E24628"/>
    <w:rsid w:val="00E247EB"/>
    <w:rsid w:val="00E252F0"/>
    <w:rsid w:val="00E253AC"/>
    <w:rsid w:val="00E25491"/>
    <w:rsid w:val="00E2577F"/>
    <w:rsid w:val="00E259D0"/>
    <w:rsid w:val="00E25A9F"/>
    <w:rsid w:val="00E25E9E"/>
    <w:rsid w:val="00E26365"/>
    <w:rsid w:val="00E268B7"/>
    <w:rsid w:val="00E26C98"/>
    <w:rsid w:val="00E27249"/>
    <w:rsid w:val="00E27A27"/>
    <w:rsid w:val="00E27DB7"/>
    <w:rsid w:val="00E30EA2"/>
    <w:rsid w:val="00E310F5"/>
    <w:rsid w:val="00E316D0"/>
    <w:rsid w:val="00E31FA3"/>
    <w:rsid w:val="00E32043"/>
    <w:rsid w:val="00E320AB"/>
    <w:rsid w:val="00E324F7"/>
    <w:rsid w:val="00E325EC"/>
    <w:rsid w:val="00E3279A"/>
    <w:rsid w:val="00E32BD1"/>
    <w:rsid w:val="00E32DB7"/>
    <w:rsid w:val="00E335C1"/>
    <w:rsid w:val="00E33B34"/>
    <w:rsid w:val="00E341D1"/>
    <w:rsid w:val="00E34423"/>
    <w:rsid w:val="00E34A17"/>
    <w:rsid w:val="00E34AD9"/>
    <w:rsid w:val="00E34EB3"/>
    <w:rsid w:val="00E35001"/>
    <w:rsid w:val="00E350CE"/>
    <w:rsid w:val="00E35558"/>
    <w:rsid w:val="00E356EC"/>
    <w:rsid w:val="00E36495"/>
    <w:rsid w:val="00E364CD"/>
    <w:rsid w:val="00E36620"/>
    <w:rsid w:val="00E36940"/>
    <w:rsid w:val="00E36B7C"/>
    <w:rsid w:val="00E36D0C"/>
    <w:rsid w:val="00E37799"/>
    <w:rsid w:val="00E40406"/>
    <w:rsid w:val="00E40838"/>
    <w:rsid w:val="00E40E9C"/>
    <w:rsid w:val="00E40F2C"/>
    <w:rsid w:val="00E420C4"/>
    <w:rsid w:val="00E423DD"/>
    <w:rsid w:val="00E424B5"/>
    <w:rsid w:val="00E42A7A"/>
    <w:rsid w:val="00E42FF2"/>
    <w:rsid w:val="00E4300F"/>
    <w:rsid w:val="00E434E4"/>
    <w:rsid w:val="00E4352C"/>
    <w:rsid w:val="00E4369B"/>
    <w:rsid w:val="00E43A7C"/>
    <w:rsid w:val="00E43CCC"/>
    <w:rsid w:val="00E43F8C"/>
    <w:rsid w:val="00E4421F"/>
    <w:rsid w:val="00E446C5"/>
    <w:rsid w:val="00E44824"/>
    <w:rsid w:val="00E449FF"/>
    <w:rsid w:val="00E45515"/>
    <w:rsid w:val="00E45899"/>
    <w:rsid w:val="00E45A7C"/>
    <w:rsid w:val="00E45E40"/>
    <w:rsid w:val="00E461DB"/>
    <w:rsid w:val="00E46474"/>
    <w:rsid w:val="00E46692"/>
    <w:rsid w:val="00E47133"/>
    <w:rsid w:val="00E47DBD"/>
    <w:rsid w:val="00E5031D"/>
    <w:rsid w:val="00E5044E"/>
    <w:rsid w:val="00E51437"/>
    <w:rsid w:val="00E51478"/>
    <w:rsid w:val="00E5175E"/>
    <w:rsid w:val="00E51B59"/>
    <w:rsid w:val="00E52448"/>
    <w:rsid w:val="00E5276C"/>
    <w:rsid w:val="00E53A60"/>
    <w:rsid w:val="00E54093"/>
    <w:rsid w:val="00E55F88"/>
    <w:rsid w:val="00E5609C"/>
    <w:rsid w:val="00E56430"/>
    <w:rsid w:val="00E573C4"/>
    <w:rsid w:val="00E57423"/>
    <w:rsid w:val="00E57681"/>
    <w:rsid w:val="00E57BC2"/>
    <w:rsid w:val="00E616FE"/>
    <w:rsid w:val="00E624CB"/>
    <w:rsid w:val="00E62980"/>
    <w:rsid w:val="00E629D3"/>
    <w:rsid w:val="00E62A09"/>
    <w:rsid w:val="00E62AD3"/>
    <w:rsid w:val="00E62B1D"/>
    <w:rsid w:val="00E63CCF"/>
    <w:rsid w:val="00E64228"/>
    <w:rsid w:val="00E655AD"/>
    <w:rsid w:val="00E6596B"/>
    <w:rsid w:val="00E65D5F"/>
    <w:rsid w:val="00E65E85"/>
    <w:rsid w:val="00E66FCA"/>
    <w:rsid w:val="00E67496"/>
    <w:rsid w:val="00E67AF3"/>
    <w:rsid w:val="00E708AB"/>
    <w:rsid w:val="00E70904"/>
    <w:rsid w:val="00E713E8"/>
    <w:rsid w:val="00E71553"/>
    <w:rsid w:val="00E71BB4"/>
    <w:rsid w:val="00E71DFB"/>
    <w:rsid w:val="00E71F2A"/>
    <w:rsid w:val="00E7207E"/>
    <w:rsid w:val="00E72136"/>
    <w:rsid w:val="00E72374"/>
    <w:rsid w:val="00E723FD"/>
    <w:rsid w:val="00E72610"/>
    <w:rsid w:val="00E72912"/>
    <w:rsid w:val="00E72A70"/>
    <w:rsid w:val="00E72A71"/>
    <w:rsid w:val="00E72E75"/>
    <w:rsid w:val="00E734B8"/>
    <w:rsid w:val="00E73A36"/>
    <w:rsid w:val="00E7490D"/>
    <w:rsid w:val="00E74911"/>
    <w:rsid w:val="00E74E62"/>
    <w:rsid w:val="00E753B6"/>
    <w:rsid w:val="00E756E2"/>
    <w:rsid w:val="00E75706"/>
    <w:rsid w:val="00E75797"/>
    <w:rsid w:val="00E7594F"/>
    <w:rsid w:val="00E7595F"/>
    <w:rsid w:val="00E75BD2"/>
    <w:rsid w:val="00E76004"/>
    <w:rsid w:val="00E7662C"/>
    <w:rsid w:val="00E779BE"/>
    <w:rsid w:val="00E77C28"/>
    <w:rsid w:val="00E77C7B"/>
    <w:rsid w:val="00E77D34"/>
    <w:rsid w:val="00E8040F"/>
    <w:rsid w:val="00E8048B"/>
    <w:rsid w:val="00E80F91"/>
    <w:rsid w:val="00E81367"/>
    <w:rsid w:val="00E81864"/>
    <w:rsid w:val="00E81B79"/>
    <w:rsid w:val="00E82AD6"/>
    <w:rsid w:val="00E82CB9"/>
    <w:rsid w:val="00E82E11"/>
    <w:rsid w:val="00E83195"/>
    <w:rsid w:val="00E8381B"/>
    <w:rsid w:val="00E83EF7"/>
    <w:rsid w:val="00E83FD4"/>
    <w:rsid w:val="00E84036"/>
    <w:rsid w:val="00E840D2"/>
    <w:rsid w:val="00E84915"/>
    <w:rsid w:val="00E85235"/>
    <w:rsid w:val="00E858E0"/>
    <w:rsid w:val="00E86A37"/>
    <w:rsid w:val="00E86FAC"/>
    <w:rsid w:val="00E87298"/>
    <w:rsid w:val="00E8751A"/>
    <w:rsid w:val="00E8777C"/>
    <w:rsid w:val="00E8796A"/>
    <w:rsid w:val="00E87EA6"/>
    <w:rsid w:val="00E87FB4"/>
    <w:rsid w:val="00E87FBD"/>
    <w:rsid w:val="00E90482"/>
    <w:rsid w:val="00E90854"/>
    <w:rsid w:val="00E908FD"/>
    <w:rsid w:val="00E9126A"/>
    <w:rsid w:val="00E91747"/>
    <w:rsid w:val="00E929E7"/>
    <w:rsid w:val="00E92BFD"/>
    <w:rsid w:val="00E93306"/>
    <w:rsid w:val="00E93365"/>
    <w:rsid w:val="00E93367"/>
    <w:rsid w:val="00E934E1"/>
    <w:rsid w:val="00E93566"/>
    <w:rsid w:val="00E93943"/>
    <w:rsid w:val="00E939CE"/>
    <w:rsid w:val="00E940C5"/>
    <w:rsid w:val="00E941D5"/>
    <w:rsid w:val="00E9450B"/>
    <w:rsid w:val="00E948D4"/>
    <w:rsid w:val="00E955C6"/>
    <w:rsid w:val="00E95860"/>
    <w:rsid w:val="00E95CD9"/>
    <w:rsid w:val="00E95D40"/>
    <w:rsid w:val="00E9605E"/>
    <w:rsid w:val="00E964E8"/>
    <w:rsid w:val="00E9675C"/>
    <w:rsid w:val="00E967D6"/>
    <w:rsid w:val="00E96896"/>
    <w:rsid w:val="00E9711F"/>
    <w:rsid w:val="00E97288"/>
    <w:rsid w:val="00E976DB"/>
    <w:rsid w:val="00E97820"/>
    <w:rsid w:val="00E97D5A"/>
    <w:rsid w:val="00E97FD9"/>
    <w:rsid w:val="00EA012D"/>
    <w:rsid w:val="00EA05C7"/>
    <w:rsid w:val="00EA0F8B"/>
    <w:rsid w:val="00EA0F97"/>
    <w:rsid w:val="00EA106B"/>
    <w:rsid w:val="00EA13CB"/>
    <w:rsid w:val="00EA1472"/>
    <w:rsid w:val="00EA165A"/>
    <w:rsid w:val="00EA20E1"/>
    <w:rsid w:val="00EA248B"/>
    <w:rsid w:val="00EA2AB7"/>
    <w:rsid w:val="00EA2BC0"/>
    <w:rsid w:val="00EA3184"/>
    <w:rsid w:val="00EA418A"/>
    <w:rsid w:val="00EA4192"/>
    <w:rsid w:val="00EA4B61"/>
    <w:rsid w:val="00EA4C57"/>
    <w:rsid w:val="00EA55EE"/>
    <w:rsid w:val="00EA5774"/>
    <w:rsid w:val="00EA5EB8"/>
    <w:rsid w:val="00EA5ECD"/>
    <w:rsid w:val="00EA5ECF"/>
    <w:rsid w:val="00EA69F7"/>
    <w:rsid w:val="00EA6A7D"/>
    <w:rsid w:val="00EA6BF3"/>
    <w:rsid w:val="00EA6CB4"/>
    <w:rsid w:val="00EA722E"/>
    <w:rsid w:val="00EA78CE"/>
    <w:rsid w:val="00EA792E"/>
    <w:rsid w:val="00EA7B91"/>
    <w:rsid w:val="00EB01FE"/>
    <w:rsid w:val="00EB07B2"/>
    <w:rsid w:val="00EB19A0"/>
    <w:rsid w:val="00EB1AB6"/>
    <w:rsid w:val="00EB235E"/>
    <w:rsid w:val="00EB2AA2"/>
    <w:rsid w:val="00EB3779"/>
    <w:rsid w:val="00EB3CAB"/>
    <w:rsid w:val="00EB4701"/>
    <w:rsid w:val="00EB4B79"/>
    <w:rsid w:val="00EB51E6"/>
    <w:rsid w:val="00EB5501"/>
    <w:rsid w:val="00EB6250"/>
    <w:rsid w:val="00EB6368"/>
    <w:rsid w:val="00EB66B5"/>
    <w:rsid w:val="00EB67E8"/>
    <w:rsid w:val="00EB6B6C"/>
    <w:rsid w:val="00EB6B9B"/>
    <w:rsid w:val="00EB6DB2"/>
    <w:rsid w:val="00EB70AF"/>
    <w:rsid w:val="00EB73B0"/>
    <w:rsid w:val="00EB74A8"/>
    <w:rsid w:val="00EB7C6F"/>
    <w:rsid w:val="00EC089B"/>
    <w:rsid w:val="00EC1028"/>
    <w:rsid w:val="00EC1095"/>
    <w:rsid w:val="00EC13AB"/>
    <w:rsid w:val="00EC1842"/>
    <w:rsid w:val="00EC22BB"/>
    <w:rsid w:val="00EC28FA"/>
    <w:rsid w:val="00EC2E92"/>
    <w:rsid w:val="00EC34CB"/>
    <w:rsid w:val="00EC39DA"/>
    <w:rsid w:val="00EC3D08"/>
    <w:rsid w:val="00EC4804"/>
    <w:rsid w:val="00EC49FB"/>
    <w:rsid w:val="00EC4D20"/>
    <w:rsid w:val="00EC5234"/>
    <w:rsid w:val="00EC599B"/>
    <w:rsid w:val="00EC5B60"/>
    <w:rsid w:val="00EC64AB"/>
    <w:rsid w:val="00EC6C1A"/>
    <w:rsid w:val="00EC6DDD"/>
    <w:rsid w:val="00EC6FB9"/>
    <w:rsid w:val="00EC780E"/>
    <w:rsid w:val="00EC792B"/>
    <w:rsid w:val="00EC7DF5"/>
    <w:rsid w:val="00ED04B2"/>
    <w:rsid w:val="00ED08B4"/>
    <w:rsid w:val="00ED0E47"/>
    <w:rsid w:val="00ED0F39"/>
    <w:rsid w:val="00ED0FFD"/>
    <w:rsid w:val="00ED1683"/>
    <w:rsid w:val="00ED1D1E"/>
    <w:rsid w:val="00ED1D9D"/>
    <w:rsid w:val="00ED21BD"/>
    <w:rsid w:val="00ED23E4"/>
    <w:rsid w:val="00ED242D"/>
    <w:rsid w:val="00ED2640"/>
    <w:rsid w:val="00ED27FA"/>
    <w:rsid w:val="00ED28BF"/>
    <w:rsid w:val="00ED28D8"/>
    <w:rsid w:val="00ED2DE1"/>
    <w:rsid w:val="00ED355B"/>
    <w:rsid w:val="00ED3635"/>
    <w:rsid w:val="00ED3997"/>
    <w:rsid w:val="00ED3ECB"/>
    <w:rsid w:val="00ED4194"/>
    <w:rsid w:val="00ED4CDF"/>
    <w:rsid w:val="00ED51F7"/>
    <w:rsid w:val="00ED558C"/>
    <w:rsid w:val="00ED62A0"/>
    <w:rsid w:val="00ED6692"/>
    <w:rsid w:val="00EE0503"/>
    <w:rsid w:val="00EE0829"/>
    <w:rsid w:val="00EE0FCD"/>
    <w:rsid w:val="00EE150E"/>
    <w:rsid w:val="00EE16B8"/>
    <w:rsid w:val="00EE1C73"/>
    <w:rsid w:val="00EE2413"/>
    <w:rsid w:val="00EE2440"/>
    <w:rsid w:val="00EE2557"/>
    <w:rsid w:val="00EE2BAA"/>
    <w:rsid w:val="00EE2DB6"/>
    <w:rsid w:val="00EE3602"/>
    <w:rsid w:val="00EE3CAC"/>
    <w:rsid w:val="00EE3EB3"/>
    <w:rsid w:val="00EE419A"/>
    <w:rsid w:val="00EE454D"/>
    <w:rsid w:val="00EE4635"/>
    <w:rsid w:val="00EE4C8F"/>
    <w:rsid w:val="00EE57B2"/>
    <w:rsid w:val="00EE5D0A"/>
    <w:rsid w:val="00EE6297"/>
    <w:rsid w:val="00EE6680"/>
    <w:rsid w:val="00EE6845"/>
    <w:rsid w:val="00EE68F6"/>
    <w:rsid w:val="00EE761E"/>
    <w:rsid w:val="00EE7887"/>
    <w:rsid w:val="00EE78F1"/>
    <w:rsid w:val="00EF0438"/>
    <w:rsid w:val="00EF0AD7"/>
    <w:rsid w:val="00EF0B16"/>
    <w:rsid w:val="00EF0EF5"/>
    <w:rsid w:val="00EF1100"/>
    <w:rsid w:val="00EF116D"/>
    <w:rsid w:val="00EF188E"/>
    <w:rsid w:val="00EF221F"/>
    <w:rsid w:val="00EF23A3"/>
    <w:rsid w:val="00EF2C7B"/>
    <w:rsid w:val="00EF2EB5"/>
    <w:rsid w:val="00EF301C"/>
    <w:rsid w:val="00EF3776"/>
    <w:rsid w:val="00EF39C8"/>
    <w:rsid w:val="00EF3E20"/>
    <w:rsid w:val="00EF4052"/>
    <w:rsid w:val="00EF4AA5"/>
    <w:rsid w:val="00EF4CED"/>
    <w:rsid w:val="00EF5196"/>
    <w:rsid w:val="00EF59EC"/>
    <w:rsid w:val="00EF5A88"/>
    <w:rsid w:val="00EF5C39"/>
    <w:rsid w:val="00EF606E"/>
    <w:rsid w:val="00EF617F"/>
    <w:rsid w:val="00EF63E3"/>
    <w:rsid w:val="00EF68E0"/>
    <w:rsid w:val="00EF6A7E"/>
    <w:rsid w:val="00EF743D"/>
    <w:rsid w:val="00EF7631"/>
    <w:rsid w:val="00EF764E"/>
    <w:rsid w:val="00F00774"/>
    <w:rsid w:val="00F00CC8"/>
    <w:rsid w:val="00F017FE"/>
    <w:rsid w:val="00F01AA7"/>
    <w:rsid w:val="00F029B8"/>
    <w:rsid w:val="00F02F6C"/>
    <w:rsid w:val="00F033ED"/>
    <w:rsid w:val="00F034E4"/>
    <w:rsid w:val="00F03774"/>
    <w:rsid w:val="00F038C2"/>
    <w:rsid w:val="00F038E3"/>
    <w:rsid w:val="00F04959"/>
    <w:rsid w:val="00F04A63"/>
    <w:rsid w:val="00F05715"/>
    <w:rsid w:val="00F05CDF"/>
    <w:rsid w:val="00F060FE"/>
    <w:rsid w:val="00F064BD"/>
    <w:rsid w:val="00F06600"/>
    <w:rsid w:val="00F06653"/>
    <w:rsid w:val="00F06C36"/>
    <w:rsid w:val="00F072DC"/>
    <w:rsid w:val="00F072DD"/>
    <w:rsid w:val="00F10021"/>
    <w:rsid w:val="00F105F8"/>
    <w:rsid w:val="00F10E2A"/>
    <w:rsid w:val="00F10ED8"/>
    <w:rsid w:val="00F110D6"/>
    <w:rsid w:val="00F110ED"/>
    <w:rsid w:val="00F11B19"/>
    <w:rsid w:val="00F12318"/>
    <w:rsid w:val="00F12727"/>
    <w:rsid w:val="00F1332E"/>
    <w:rsid w:val="00F13508"/>
    <w:rsid w:val="00F15242"/>
    <w:rsid w:val="00F15557"/>
    <w:rsid w:val="00F158E1"/>
    <w:rsid w:val="00F160ED"/>
    <w:rsid w:val="00F165FB"/>
    <w:rsid w:val="00F167BC"/>
    <w:rsid w:val="00F16CED"/>
    <w:rsid w:val="00F16F6F"/>
    <w:rsid w:val="00F174E1"/>
    <w:rsid w:val="00F175A9"/>
    <w:rsid w:val="00F17809"/>
    <w:rsid w:val="00F17FFB"/>
    <w:rsid w:val="00F20A0F"/>
    <w:rsid w:val="00F216DE"/>
    <w:rsid w:val="00F21B6D"/>
    <w:rsid w:val="00F2336C"/>
    <w:rsid w:val="00F235C7"/>
    <w:rsid w:val="00F23E0C"/>
    <w:rsid w:val="00F24569"/>
    <w:rsid w:val="00F249F7"/>
    <w:rsid w:val="00F24AA2"/>
    <w:rsid w:val="00F24DFA"/>
    <w:rsid w:val="00F2510C"/>
    <w:rsid w:val="00F257C7"/>
    <w:rsid w:val="00F25D99"/>
    <w:rsid w:val="00F2629E"/>
    <w:rsid w:val="00F26387"/>
    <w:rsid w:val="00F26393"/>
    <w:rsid w:val="00F26576"/>
    <w:rsid w:val="00F273AF"/>
    <w:rsid w:val="00F277C6"/>
    <w:rsid w:val="00F279F4"/>
    <w:rsid w:val="00F30468"/>
    <w:rsid w:val="00F308EB"/>
    <w:rsid w:val="00F30E0B"/>
    <w:rsid w:val="00F311FA"/>
    <w:rsid w:val="00F313DB"/>
    <w:rsid w:val="00F31508"/>
    <w:rsid w:val="00F31A2F"/>
    <w:rsid w:val="00F31F5A"/>
    <w:rsid w:val="00F322E6"/>
    <w:rsid w:val="00F32608"/>
    <w:rsid w:val="00F327A7"/>
    <w:rsid w:val="00F33335"/>
    <w:rsid w:val="00F335A1"/>
    <w:rsid w:val="00F3369C"/>
    <w:rsid w:val="00F33787"/>
    <w:rsid w:val="00F33977"/>
    <w:rsid w:val="00F33D09"/>
    <w:rsid w:val="00F34474"/>
    <w:rsid w:val="00F34903"/>
    <w:rsid w:val="00F34929"/>
    <w:rsid w:val="00F34A10"/>
    <w:rsid w:val="00F34A7B"/>
    <w:rsid w:val="00F34E2D"/>
    <w:rsid w:val="00F35153"/>
    <w:rsid w:val="00F353BD"/>
    <w:rsid w:val="00F35548"/>
    <w:rsid w:val="00F3554D"/>
    <w:rsid w:val="00F3590F"/>
    <w:rsid w:val="00F35A81"/>
    <w:rsid w:val="00F35A99"/>
    <w:rsid w:val="00F35BEF"/>
    <w:rsid w:val="00F35E36"/>
    <w:rsid w:val="00F35E4A"/>
    <w:rsid w:val="00F36462"/>
    <w:rsid w:val="00F36606"/>
    <w:rsid w:val="00F36F39"/>
    <w:rsid w:val="00F3720E"/>
    <w:rsid w:val="00F37365"/>
    <w:rsid w:val="00F37B6C"/>
    <w:rsid w:val="00F409EB"/>
    <w:rsid w:val="00F409F5"/>
    <w:rsid w:val="00F40AB0"/>
    <w:rsid w:val="00F4115C"/>
    <w:rsid w:val="00F4189B"/>
    <w:rsid w:val="00F41CAA"/>
    <w:rsid w:val="00F41E27"/>
    <w:rsid w:val="00F4201E"/>
    <w:rsid w:val="00F4220B"/>
    <w:rsid w:val="00F42360"/>
    <w:rsid w:val="00F427B5"/>
    <w:rsid w:val="00F429DA"/>
    <w:rsid w:val="00F4304E"/>
    <w:rsid w:val="00F43F5C"/>
    <w:rsid w:val="00F44295"/>
    <w:rsid w:val="00F448DA"/>
    <w:rsid w:val="00F4493E"/>
    <w:rsid w:val="00F45132"/>
    <w:rsid w:val="00F4567B"/>
    <w:rsid w:val="00F45B75"/>
    <w:rsid w:val="00F45D49"/>
    <w:rsid w:val="00F45FB4"/>
    <w:rsid w:val="00F464D0"/>
    <w:rsid w:val="00F464F7"/>
    <w:rsid w:val="00F465E7"/>
    <w:rsid w:val="00F46C31"/>
    <w:rsid w:val="00F47F13"/>
    <w:rsid w:val="00F503B5"/>
    <w:rsid w:val="00F503C8"/>
    <w:rsid w:val="00F503FA"/>
    <w:rsid w:val="00F50BAF"/>
    <w:rsid w:val="00F51304"/>
    <w:rsid w:val="00F5139E"/>
    <w:rsid w:val="00F513F9"/>
    <w:rsid w:val="00F514ED"/>
    <w:rsid w:val="00F5199A"/>
    <w:rsid w:val="00F51BBF"/>
    <w:rsid w:val="00F539A5"/>
    <w:rsid w:val="00F541D9"/>
    <w:rsid w:val="00F542D8"/>
    <w:rsid w:val="00F551AF"/>
    <w:rsid w:val="00F5568C"/>
    <w:rsid w:val="00F559DB"/>
    <w:rsid w:val="00F56095"/>
    <w:rsid w:val="00F563B2"/>
    <w:rsid w:val="00F56435"/>
    <w:rsid w:val="00F565E1"/>
    <w:rsid w:val="00F5665F"/>
    <w:rsid w:val="00F57F98"/>
    <w:rsid w:val="00F60079"/>
    <w:rsid w:val="00F61317"/>
    <w:rsid w:val="00F61E9E"/>
    <w:rsid w:val="00F61EE7"/>
    <w:rsid w:val="00F62CA5"/>
    <w:rsid w:val="00F63826"/>
    <w:rsid w:val="00F639CA"/>
    <w:rsid w:val="00F63C22"/>
    <w:rsid w:val="00F6442F"/>
    <w:rsid w:val="00F64690"/>
    <w:rsid w:val="00F6476A"/>
    <w:rsid w:val="00F64B35"/>
    <w:rsid w:val="00F64CAE"/>
    <w:rsid w:val="00F65005"/>
    <w:rsid w:val="00F650A2"/>
    <w:rsid w:val="00F65195"/>
    <w:rsid w:val="00F652A7"/>
    <w:rsid w:val="00F656A8"/>
    <w:rsid w:val="00F6595A"/>
    <w:rsid w:val="00F65C1A"/>
    <w:rsid w:val="00F66005"/>
    <w:rsid w:val="00F669D8"/>
    <w:rsid w:val="00F67043"/>
    <w:rsid w:val="00F67196"/>
    <w:rsid w:val="00F6784E"/>
    <w:rsid w:val="00F70911"/>
    <w:rsid w:val="00F70C9E"/>
    <w:rsid w:val="00F70DF5"/>
    <w:rsid w:val="00F70E10"/>
    <w:rsid w:val="00F7101D"/>
    <w:rsid w:val="00F71960"/>
    <w:rsid w:val="00F71FE3"/>
    <w:rsid w:val="00F72C1C"/>
    <w:rsid w:val="00F731CA"/>
    <w:rsid w:val="00F7326B"/>
    <w:rsid w:val="00F73611"/>
    <w:rsid w:val="00F73840"/>
    <w:rsid w:val="00F740D6"/>
    <w:rsid w:val="00F74C0C"/>
    <w:rsid w:val="00F74D2C"/>
    <w:rsid w:val="00F75207"/>
    <w:rsid w:val="00F756A5"/>
    <w:rsid w:val="00F76376"/>
    <w:rsid w:val="00F7677E"/>
    <w:rsid w:val="00F7698B"/>
    <w:rsid w:val="00F772F1"/>
    <w:rsid w:val="00F7793D"/>
    <w:rsid w:val="00F80082"/>
    <w:rsid w:val="00F80BDA"/>
    <w:rsid w:val="00F80EF4"/>
    <w:rsid w:val="00F81132"/>
    <w:rsid w:val="00F81B40"/>
    <w:rsid w:val="00F823E8"/>
    <w:rsid w:val="00F82B22"/>
    <w:rsid w:val="00F82F99"/>
    <w:rsid w:val="00F8333D"/>
    <w:rsid w:val="00F836F4"/>
    <w:rsid w:val="00F8380E"/>
    <w:rsid w:val="00F83E72"/>
    <w:rsid w:val="00F83F39"/>
    <w:rsid w:val="00F8432D"/>
    <w:rsid w:val="00F8484B"/>
    <w:rsid w:val="00F84A74"/>
    <w:rsid w:val="00F84EB2"/>
    <w:rsid w:val="00F851E6"/>
    <w:rsid w:val="00F85250"/>
    <w:rsid w:val="00F85E0E"/>
    <w:rsid w:val="00F85E76"/>
    <w:rsid w:val="00F86606"/>
    <w:rsid w:val="00F8722C"/>
    <w:rsid w:val="00F873BA"/>
    <w:rsid w:val="00F87670"/>
    <w:rsid w:val="00F90C8D"/>
    <w:rsid w:val="00F91050"/>
    <w:rsid w:val="00F920DE"/>
    <w:rsid w:val="00F926BA"/>
    <w:rsid w:val="00F92BD5"/>
    <w:rsid w:val="00F9304E"/>
    <w:rsid w:val="00F932CF"/>
    <w:rsid w:val="00F93BBA"/>
    <w:rsid w:val="00F93E07"/>
    <w:rsid w:val="00F93F9E"/>
    <w:rsid w:val="00F947B9"/>
    <w:rsid w:val="00F94910"/>
    <w:rsid w:val="00F94D0D"/>
    <w:rsid w:val="00F951A6"/>
    <w:rsid w:val="00F952B7"/>
    <w:rsid w:val="00F958F9"/>
    <w:rsid w:val="00F95996"/>
    <w:rsid w:val="00F95BD1"/>
    <w:rsid w:val="00F95EE8"/>
    <w:rsid w:val="00F961D6"/>
    <w:rsid w:val="00F965B9"/>
    <w:rsid w:val="00F96B53"/>
    <w:rsid w:val="00F970DF"/>
    <w:rsid w:val="00F97C7B"/>
    <w:rsid w:val="00FA00FE"/>
    <w:rsid w:val="00FA0614"/>
    <w:rsid w:val="00FA0615"/>
    <w:rsid w:val="00FA08BF"/>
    <w:rsid w:val="00FA0D3F"/>
    <w:rsid w:val="00FA11C1"/>
    <w:rsid w:val="00FA17AC"/>
    <w:rsid w:val="00FA18E4"/>
    <w:rsid w:val="00FA1FDE"/>
    <w:rsid w:val="00FA235F"/>
    <w:rsid w:val="00FA2917"/>
    <w:rsid w:val="00FA2D5E"/>
    <w:rsid w:val="00FA2DD0"/>
    <w:rsid w:val="00FA4770"/>
    <w:rsid w:val="00FA5190"/>
    <w:rsid w:val="00FA5348"/>
    <w:rsid w:val="00FA55AD"/>
    <w:rsid w:val="00FA6549"/>
    <w:rsid w:val="00FA6E08"/>
    <w:rsid w:val="00FA6F94"/>
    <w:rsid w:val="00FA70FF"/>
    <w:rsid w:val="00FA72C3"/>
    <w:rsid w:val="00FA77A7"/>
    <w:rsid w:val="00FA792A"/>
    <w:rsid w:val="00FA7FAA"/>
    <w:rsid w:val="00FB1052"/>
    <w:rsid w:val="00FB12AA"/>
    <w:rsid w:val="00FB18AC"/>
    <w:rsid w:val="00FB20B2"/>
    <w:rsid w:val="00FB20D1"/>
    <w:rsid w:val="00FB22A1"/>
    <w:rsid w:val="00FB2687"/>
    <w:rsid w:val="00FB3117"/>
    <w:rsid w:val="00FB33F3"/>
    <w:rsid w:val="00FB3493"/>
    <w:rsid w:val="00FB35BE"/>
    <w:rsid w:val="00FB3654"/>
    <w:rsid w:val="00FB4097"/>
    <w:rsid w:val="00FB5990"/>
    <w:rsid w:val="00FB60D0"/>
    <w:rsid w:val="00FB6288"/>
    <w:rsid w:val="00FB62A8"/>
    <w:rsid w:val="00FB7215"/>
    <w:rsid w:val="00FB74F4"/>
    <w:rsid w:val="00FB7573"/>
    <w:rsid w:val="00FB7CD5"/>
    <w:rsid w:val="00FC07A5"/>
    <w:rsid w:val="00FC0BE4"/>
    <w:rsid w:val="00FC0D6D"/>
    <w:rsid w:val="00FC110B"/>
    <w:rsid w:val="00FC16EC"/>
    <w:rsid w:val="00FC1DD4"/>
    <w:rsid w:val="00FC338F"/>
    <w:rsid w:val="00FC352F"/>
    <w:rsid w:val="00FC3E1D"/>
    <w:rsid w:val="00FC457C"/>
    <w:rsid w:val="00FC495A"/>
    <w:rsid w:val="00FC5239"/>
    <w:rsid w:val="00FC5602"/>
    <w:rsid w:val="00FC58AF"/>
    <w:rsid w:val="00FC5918"/>
    <w:rsid w:val="00FC5D6F"/>
    <w:rsid w:val="00FC666B"/>
    <w:rsid w:val="00FC6C0B"/>
    <w:rsid w:val="00FC6C64"/>
    <w:rsid w:val="00FC7031"/>
    <w:rsid w:val="00FC7550"/>
    <w:rsid w:val="00FC7558"/>
    <w:rsid w:val="00FC7B94"/>
    <w:rsid w:val="00FC7ED3"/>
    <w:rsid w:val="00FC7F49"/>
    <w:rsid w:val="00FD0706"/>
    <w:rsid w:val="00FD07D0"/>
    <w:rsid w:val="00FD0B8E"/>
    <w:rsid w:val="00FD1422"/>
    <w:rsid w:val="00FD1D4C"/>
    <w:rsid w:val="00FD1F43"/>
    <w:rsid w:val="00FD1F6E"/>
    <w:rsid w:val="00FD2072"/>
    <w:rsid w:val="00FD25B0"/>
    <w:rsid w:val="00FD2F40"/>
    <w:rsid w:val="00FD3404"/>
    <w:rsid w:val="00FD3F8C"/>
    <w:rsid w:val="00FD446C"/>
    <w:rsid w:val="00FD4A9C"/>
    <w:rsid w:val="00FD4E59"/>
    <w:rsid w:val="00FD5C57"/>
    <w:rsid w:val="00FD5DCE"/>
    <w:rsid w:val="00FD611F"/>
    <w:rsid w:val="00FD651B"/>
    <w:rsid w:val="00FD6A1F"/>
    <w:rsid w:val="00FD6CAA"/>
    <w:rsid w:val="00FD6D59"/>
    <w:rsid w:val="00FD72B0"/>
    <w:rsid w:val="00FD770F"/>
    <w:rsid w:val="00FD77E5"/>
    <w:rsid w:val="00FD7B25"/>
    <w:rsid w:val="00FD7BBD"/>
    <w:rsid w:val="00FD7CAF"/>
    <w:rsid w:val="00FE15D1"/>
    <w:rsid w:val="00FE2383"/>
    <w:rsid w:val="00FE2715"/>
    <w:rsid w:val="00FE2A4E"/>
    <w:rsid w:val="00FE2B7B"/>
    <w:rsid w:val="00FE3344"/>
    <w:rsid w:val="00FE3800"/>
    <w:rsid w:val="00FE3BE9"/>
    <w:rsid w:val="00FE3CA8"/>
    <w:rsid w:val="00FE3DA3"/>
    <w:rsid w:val="00FE404E"/>
    <w:rsid w:val="00FE4BEC"/>
    <w:rsid w:val="00FE4C6A"/>
    <w:rsid w:val="00FE4F22"/>
    <w:rsid w:val="00FE533C"/>
    <w:rsid w:val="00FE53F9"/>
    <w:rsid w:val="00FE54EE"/>
    <w:rsid w:val="00FE6143"/>
    <w:rsid w:val="00FE6511"/>
    <w:rsid w:val="00FE69FC"/>
    <w:rsid w:val="00FE6F4E"/>
    <w:rsid w:val="00FE75DB"/>
    <w:rsid w:val="00FE7E99"/>
    <w:rsid w:val="00FF0307"/>
    <w:rsid w:val="00FF038E"/>
    <w:rsid w:val="00FF0899"/>
    <w:rsid w:val="00FF0C50"/>
    <w:rsid w:val="00FF0F52"/>
    <w:rsid w:val="00FF16F7"/>
    <w:rsid w:val="00FF187B"/>
    <w:rsid w:val="00FF1A7D"/>
    <w:rsid w:val="00FF1BF0"/>
    <w:rsid w:val="00FF1D58"/>
    <w:rsid w:val="00FF279E"/>
    <w:rsid w:val="00FF2AAA"/>
    <w:rsid w:val="00FF2B92"/>
    <w:rsid w:val="00FF2D15"/>
    <w:rsid w:val="00FF3096"/>
    <w:rsid w:val="00FF3579"/>
    <w:rsid w:val="00FF3F0B"/>
    <w:rsid w:val="00FF5DE5"/>
    <w:rsid w:val="00FF5E51"/>
    <w:rsid w:val="00FF63E5"/>
    <w:rsid w:val="00FF6662"/>
    <w:rsid w:val="00FF6C16"/>
    <w:rsid w:val="00FF7115"/>
    <w:rsid w:val="00FF7772"/>
    <w:rsid w:val="00FF7BAF"/>
    <w:rsid w:val="00FF7E7A"/>
    <w:rsid w:val="00FF7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4F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A248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5B4F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1183</TotalTime>
  <Pages>7</Pages>
  <Words>1063</Words>
  <Characters>6062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Vilysov</cp:lastModifiedBy>
  <cp:revision>84</cp:revision>
  <dcterms:created xsi:type="dcterms:W3CDTF">2013-03-01T09:39:00Z</dcterms:created>
  <dcterms:modified xsi:type="dcterms:W3CDTF">2013-04-03T12:26:00Z</dcterms:modified>
</cp:coreProperties>
</file>